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36A3E" w14:textId="68B5C6C2" w:rsidR="001F1F08" w:rsidRDefault="00621A30" w:rsidP="001F1F08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sz w:val="32"/>
        </w:rPr>
      </w:pPr>
      <w:r>
        <w:rPr>
          <w:sz w:val="32"/>
        </w:rPr>
        <w:pict w14:anchorId="23A12E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6.75pt;height:452.25pt">
            <v:imagedata r:id="rId8" o:title="" croptop="3186f" cropbottom="39759f" cropleft="7627f" cropright="6682f"/>
          </v:shape>
        </w:pict>
      </w:r>
    </w:p>
    <w:p w14:paraId="430FADC8" w14:textId="46A04081" w:rsidR="00797906" w:rsidRPr="007C6EB5" w:rsidRDefault="00797906" w:rsidP="00797906">
      <w:pPr>
        <w:rPr>
          <w:rFonts w:ascii="Calibri" w:hAnsi="Calibri"/>
          <w:b/>
          <w:sz w:val="28"/>
          <w:szCs w:val="28"/>
          <w:u w:val="single"/>
        </w:rPr>
      </w:pPr>
      <w:r w:rsidRPr="007C6EB5">
        <w:rPr>
          <w:rFonts w:ascii="Calibri" w:hAnsi="Calibri"/>
          <w:b/>
          <w:sz w:val="28"/>
          <w:szCs w:val="28"/>
          <w:u w:val="single"/>
        </w:rPr>
        <w:t xml:space="preserve">SYSTEM </w:t>
      </w:r>
      <w:r w:rsidR="0087658C">
        <w:rPr>
          <w:rFonts w:ascii="Calibri" w:hAnsi="Calibri"/>
          <w:b/>
          <w:sz w:val="28"/>
          <w:szCs w:val="28"/>
          <w:u w:val="single"/>
        </w:rPr>
        <w:t>0123</w:t>
      </w:r>
      <w:r w:rsidRPr="007C6EB5">
        <w:rPr>
          <w:rFonts w:ascii="Calibri" w:hAnsi="Calibri"/>
          <w:b/>
          <w:sz w:val="28"/>
          <w:szCs w:val="28"/>
          <w:u w:val="single"/>
        </w:rPr>
        <w:t>-</w:t>
      </w:r>
      <w:r w:rsidR="0087658C">
        <w:rPr>
          <w:rFonts w:ascii="Calibri" w:hAnsi="Calibri"/>
          <w:b/>
          <w:sz w:val="28"/>
          <w:szCs w:val="28"/>
          <w:u w:val="single"/>
        </w:rPr>
        <w:t>CA11</w:t>
      </w:r>
    </w:p>
    <w:p w14:paraId="4B8AA2A7" w14:textId="77777777" w:rsidR="00797906" w:rsidRPr="007C6EB5" w:rsidRDefault="00797906" w:rsidP="00FF63F0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/>
          <w:sz w:val="28"/>
        </w:rPr>
      </w:pPr>
    </w:p>
    <w:p w14:paraId="208EC812" w14:textId="77777777" w:rsidR="003677C0" w:rsidRPr="009E1F5E" w:rsidRDefault="003677C0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  <w:sectPr w:rsidR="003677C0" w:rsidRPr="009E1F5E" w:rsidSect="003F73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209E277E" w14:textId="6800A3D1" w:rsidR="00797906" w:rsidRPr="009E1F5E" w:rsidRDefault="00797906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>Placering:</w:t>
      </w:r>
      <w:r w:rsidRPr="009E1F5E">
        <w:rPr>
          <w:rFonts w:ascii="Calibri" w:eastAsia="MS Mincho" w:hAnsi="Calibri"/>
          <w:sz w:val="22"/>
          <w:szCs w:val="22"/>
        </w:rPr>
        <w:tab/>
      </w:r>
      <w:r w:rsidR="000D3E98">
        <w:rPr>
          <w:rFonts w:ascii="Calibri" w:eastAsia="MS Mincho" w:hAnsi="Calibri"/>
          <w:sz w:val="22"/>
          <w:szCs w:val="22"/>
        </w:rPr>
        <w:t>CA11-</w:t>
      </w:r>
      <w:r w:rsidR="00DA5487" w:rsidRPr="00F07A5E">
        <w:rPr>
          <w:rFonts w:ascii="Calibri" w:eastAsia="MS Mincho" w:hAnsi="Calibri"/>
          <w:sz w:val="22"/>
          <w:szCs w:val="22"/>
        </w:rPr>
        <w:t>C</w:t>
      </w:r>
      <w:r w:rsidR="00BB524D" w:rsidRPr="00F07A5E">
        <w:rPr>
          <w:rFonts w:ascii="Calibri" w:eastAsia="MS Mincho" w:hAnsi="Calibri"/>
          <w:sz w:val="22"/>
          <w:szCs w:val="22"/>
        </w:rPr>
        <w:t>F1</w:t>
      </w:r>
      <w:r w:rsidR="001B41E4" w:rsidRPr="00F07A5E">
        <w:rPr>
          <w:rFonts w:ascii="Calibri" w:eastAsia="MS Mincho" w:hAnsi="Calibri"/>
          <w:sz w:val="22"/>
          <w:szCs w:val="22"/>
        </w:rPr>
        <w:tab/>
      </w:r>
      <w:r w:rsidR="0087658C">
        <w:rPr>
          <w:rFonts w:ascii="Calibri" w:eastAsia="MS Mincho" w:hAnsi="Calibri"/>
          <w:sz w:val="22"/>
          <w:szCs w:val="22"/>
        </w:rPr>
        <w:t>Axxx</w:t>
      </w:r>
      <w:r w:rsidR="00DA5487" w:rsidRPr="00F07A5E">
        <w:rPr>
          <w:rFonts w:ascii="Calibri" w:eastAsia="MS Mincho" w:hAnsi="Calibri"/>
          <w:sz w:val="22"/>
          <w:szCs w:val="22"/>
        </w:rPr>
        <w:t xml:space="preserve"> </w:t>
      </w:r>
      <w:r w:rsidR="0087658C" w:rsidRPr="00D15872">
        <w:rPr>
          <w:rFonts w:ascii="Calibri" w:eastAsia="MS Mincho" w:hAnsi="Calibri"/>
          <w:sz w:val="22"/>
          <w:szCs w:val="22"/>
          <w:highlight w:val="yellow"/>
        </w:rPr>
        <w:t>rum/korridor</w:t>
      </w:r>
      <w:r w:rsidR="00FF63F0" w:rsidRPr="00F07A5E">
        <w:rPr>
          <w:rFonts w:ascii="Calibri" w:eastAsia="MS Mincho" w:hAnsi="Calibri"/>
          <w:sz w:val="22"/>
          <w:szCs w:val="22"/>
        </w:rPr>
        <w:t>,</w:t>
      </w:r>
      <w:r w:rsidR="00C33A6E" w:rsidRPr="00F07A5E">
        <w:rPr>
          <w:rFonts w:ascii="Calibri" w:eastAsia="MS Mincho" w:hAnsi="Calibri"/>
          <w:sz w:val="22"/>
          <w:szCs w:val="22"/>
        </w:rPr>
        <w:t xml:space="preserve"> plan </w:t>
      </w:r>
      <w:r w:rsidR="0087658C">
        <w:rPr>
          <w:rFonts w:ascii="Calibri" w:eastAsia="MS Mincho" w:hAnsi="Calibri"/>
          <w:sz w:val="22"/>
          <w:szCs w:val="22"/>
        </w:rPr>
        <w:t>xxx</w:t>
      </w:r>
      <w:r w:rsidR="00BB524D" w:rsidRPr="00F07A5E">
        <w:rPr>
          <w:rFonts w:ascii="Calibri" w:eastAsia="MS Mincho" w:hAnsi="Calibri"/>
          <w:sz w:val="22"/>
          <w:szCs w:val="22"/>
        </w:rPr>
        <w:t xml:space="preserve"> </w:t>
      </w:r>
      <w:r w:rsidR="00FF63F0" w:rsidRPr="00F07A5E">
        <w:rPr>
          <w:rFonts w:ascii="Calibri" w:eastAsia="MS Mincho" w:hAnsi="Calibri"/>
          <w:sz w:val="22"/>
          <w:szCs w:val="22"/>
        </w:rPr>
        <w:t>hus</w:t>
      </w:r>
      <w:r w:rsidR="007A25DC" w:rsidRPr="00F07A5E">
        <w:rPr>
          <w:rFonts w:ascii="Calibri" w:eastAsia="MS Mincho" w:hAnsi="Calibri"/>
          <w:sz w:val="22"/>
          <w:szCs w:val="22"/>
        </w:rPr>
        <w:t xml:space="preserve"> </w:t>
      </w:r>
      <w:r w:rsidR="0087658C">
        <w:rPr>
          <w:rFonts w:ascii="Calibri" w:eastAsia="MS Mincho" w:hAnsi="Calibri"/>
          <w:sz w:val="22"/>
          <w:szCs w:val="22"/>
        </w:rPr>
        <w:t>A</w:t>
      </w:r>
      <w:r w:rsidR="001B41E4" w:rsidRPr="00F07A5E">
        <w:rPr>
          <w:rFonts w:ascii="Calibri" w:eastAsia="MS Mincho" w:hAnsi="Calibri"/>
          <w:sz w:val="22"/>
          <w:szCs w:val="22"/>
        </w:rPr>
        <w:t>.</w:t>
      </w:r>
    </w:p>
    <w:p w14:paraId="6E5DD527" w14:textId="4E2DF77F" w:rsidR="00BB524D" w:rsidRPr="007A25DC" w:rsidRDefault="00797906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ab/>
      </w:r>
      <w:r w:rsidR="00560689">
        <w:rPr>
          <w:rFonts w:ascii="Calibri" w:eastAsia="MS Mincho" w:hAnsi="Calibri"/>
          <w:sz w:val="22"/>
          <w:szCs w:val="22"/>
        </w:rPr>
        <w:t>AS_Axxx</w:t>
      </w:r>
      <w:r w:rsidRPr="007A25DC">
        <w:rPr>
          <w:rFonts w:ascii="Calibri" w:eastAsia="MS Mincho" w:hAnsi="Calibri"/>
          <w:sz w:val="22"/>
          <w:szCs w:val="22"/>
        </w:rPr>
        <w:tab/>
      </w:r>
      <w:r w:rsidR="0087658C">
        <w:rPr>
          <w:rFonts w:ascii="Calibri" w:eastAsia="MS Mincho" w:hAnsi="Calibri"/>
          <w:sz w:val="22"/>
          <w:szCs w:val="22"/>
        </w:rPr>
        <w:t>Axxx</w:t>
      </w:r>
      <w:r w:rsidR="00DD336E" w:rsidRPr="007A25DC">
        <w:rPr>
          <w:rFonts w:ascii="Calibri" w:eastAsia="MS Mincho" w:hAnsi="Calibri"/>
          <w:sz w:val="22"/>
          <w:szCs w:val="22"/>
        </w:rPr>
        <w:t xml:space="preserve"> </w:t>
      </w:r>
      <w:r w:rsidR="007A25DC">
        <w:rPr>
          <w:rFonts w:ascii="Calibri" w:eastAsia="MS Mincho" w:hAnsi="Calibri"/>
          <w:sz w:val="22"/>
          <w:szCs w:val="22"/>
        </w:rPr>
        <w:t>Fläktrum</w:t>
      </w:r>
      <w:r w:rsidR="00BB524D" w:rsidRPr="007A25DC">
        <w:rPr>
          <w:rFonts w:ascii="Calibri" w:eastAsia="MS Mincho" w:hAnsi="Calibri"/>
          <w:sz w:val="22"/>
          <w:szCs w:val="22"/>
        </w:rPr>
        <w:t>,</w:t>
      </w:r>
      <w:r w:rsidR="00196C3E">
        <w:rPr>
          <w:rFonts w:ascii="Calibri" w:eastAsia="MS Mincho" w:hAnsi="Calibri"/>
          <w:sz w:val="22"/>
          <w:szCs w:val="22"/>
        </w:rPr>
        <w:t xml:space="preserve"> plan </w:t>
      </w:r>
      <w:r w:rsidR="0087658C">
        <w:rPr>
          <w:rFonts w:ascii="Calibri" w:eastAsia="MS Mincho" w:hAnsi="Calibri"/>
          <w:sz w:val="22"/>
          <w:szCs w:val="22"/>
        </w:rPr>
        <w:t>xxx</w:t>
      </w:r>
      <w:r w:rsidR="009E1F5E" w:rsidRPr="007A25DC">
        <w:rPr>
          <w:rFonts w:ascii="Calibri" w:eastAsia="MS Mincho" w:hAnsi="Calibri"/>
          <w:sz w:val="22"/>
          <w:szCs w:val="22"/>
        </w:rPr>
        <w:t xml:space="preserve"> </w:t>
      </w:r>
      <w:r w:rsidR="00FF63F0" w:rsidRPr="007A25DC">
        <w:rPr>
          <w:rFonts w:ascii="Calibri" w:eastAsia="MS Mincho" w:hAnsi="Calibri"/>
          <w:sz w:val="22"/>
          <w:szCs w:val="22"/>
        </w:rPr>
        <w:t>hus</w:t>
      </w:r>
      <w:r w:rsidR="001E32D3" w:rsidRPr="007A25DC">
        <w:rPr>
          <w:rFonts w:ascii="Calibri" w:eastAsia="MS Mincho" w:hAnsi="Calibri"/>
          <w:sz w:val="22"/>
          <w:szCs w:val="22"/>
        </w:rPr>
        <w:t xml:space="preserve"> </w:t>
      </w:r>
      <w:r w:rsidR="0087658C">
        <w:rPr>
          <w:rFonts w:ascii="Calibri" w:eastAsia="MS Mincho" w:hAnsi="Calibri"/>
          <w:sz w:val="22"/>
          <w:szCs w:val="22"/>
        </w:rPr>
        <w:t>A</w:t>
      </w:r>
      <w:r w:rsidR="00BB524D" w:rsidRPr="007A25DC">
        <w:rPr>
          <w:rFonts w:ascii="Calibri" w:eastAsia="MS Mincho" w:hAnsi="Calibri"/>
          <w:sz w:val="22"/>
          <w:szCs w:val="22"/>
        </w:rPr>
        <w:t>.</w:t>
      </w:r>
    </w:p>
    <w:p w14:paraId="20C724D8" w14:textId="77777777" w:rsidR="00797906" w:rsidRPr="007A25DC" w:rsidRDefault="00797906" w:rsidP="00FF63F0">
      <w:pPr>
        <w:tabs>
          <w:tab w:val="left" w:pos="1418"/>
          <w:tab w:val="left" w:pos="3119"/>
          <w:tab w:val="left" w:pos="3686"/>
        </w:tabs>
        <w:rPr>
          <w:rFonts w:ascii="Calibri" w:eastAsia="MS Mincho" w:hAnsi="Calibri"/>
          <w:sz w:val="22"/>
          <w:szCs w:val="22"/>
        </w:rPr>
      </w:pPr>
    </w:p>
    <w:p w14:paraId="12DD26B2" w14:textId="2E283148" w:rsidR="00797906" w:rsidRPr="009E1F5E" w:rsidRDefault="005E3CA3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5E3CA3">
        <w:rPr>
          <w:rFonts w:ascii="Calibri" w:hAnsi="Calibri"/>
          <w:sz w:val="22"/>
          <w:szCs w:val="22"/>
        </w:rPr>
        <w:t>Betjänar:</w:t>
      </w:r>
      <w:r w:rsidRPr="005E3CA3">
        <w:rPr>
          <w:rFonts w:ascii="Calibri" w:hAnsi="Calibri"/>
          <w:sz w:val="22"/>
          <w:szCs w:val="22"/>
        </w:rPr>
        <w:tab/>
      </w:r>
      <w:r w:rsidR="00750468" w:rsidRPr="00F07A5E">
        <w:rPr>
          <w:rFonts w:ascii="Calibri" w:eastAsia="MS Mincho" w:hAnsi="Calibri"/>
          <w:sz w:val="22"/>
          <w:szCs w:val="22"/>
        </w:rPr>
        <w:t>Kylrum</w:t>
      </w:r>
      <w:r w:rsidR="0087658C">
        <w:rPr>
          <w:rFonts w:ascii="Calibri" w:eastAsia="MS Mincho" w:hAnsi="Calibri"/>
          <w:sz w:val="22"/>
          <w:szCs w:val="22"/>
        </w:rPr>
        <w:t>/</w:t>
      </w:r>
      <w:r w:rsidR="002B6D74" w:rsidRPr="00F07A5E">
        <w:rPr>
          <w:rFonts w:ascii="Calibri" w:eastAsia="MS Mincho" w:hAnsi="Calibri"/>
          <w:sz w:val="22"/>
          <w:szCs w:val="22"/>
        </w:rPr>
        <w:t>frysrum</w:t>
      </w:r>
      <w:r w:rsidR="009E1F5E" w:rsidRPr="00F07A5E">
        <w:rPr>
          <w:rFonts w:ascii="Calibri" w:eastAsia="MS Mincho" w:hAnsi="Calibri"/>
          <w:sz w:val="22"/>
          <w:szCs w:val="22"/>
        </w:rPr>
        <w:t>.</w:t>
      </w:r>
    </w:p>
    <w:p w14:paraId="4922454B" w14:textId="77777777" w:rsidR="00797906" w:rsidRPr="005E3CA3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/>
          <w:sz w:val="22"/>
          <w:szCs w:val="22"/>
        </w:rPr>
      </w:pPr>
    </w:p>
    <w:p w14:paraId="42C924CA" w14:textId="4ADE5D28" w:rsidR="00797906" w:rsidRPr="008B7B84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8B7B84">
        <w:rPr>
          <w:rFonts w:ascii="Calibri" w:hAnsi="Calibri"/>
          <w:sz w:val="22"/>
          <w:szCs w:val="22"/>
        </w:rPr>
        <w:t>Apparatskåp:</w:t>
      </w:r>
      <w:r w:rsidRPr="008B7B84">
        <w:rPr>
          <w:rFonts w:ascii="Calibri" w:eastAsia="MS Mincho" w:hAnsi="Calibri"/>
          <w:sz w:val="22"/>
          <w:szCs w:val="22"/>
        </w:rPr>
        <w:tab/>
      </w:r>
      <w:r w:rsidR="00501849" w:rsidRPr="008B7B84">
        <w:rPr>
          <w:rFonts w:ascii="Calibri" w:eastAsia="MS Mincho" w:hAnsi="Calibri"/>
          <w:sz w:val="22"/>
          <w:szCs w:val="22"/>
        </w:rPr>
        <w:tab/>
      </w:r>
      <w:r w:rsidR="00560689" w:rsidRPr="008B7B84">
        <w:rPr>
          <w:rFonts w:ascii="Calibri" w:eastAsia="MS Mincho" w:hAnsi="Calibri"/>
          <w:sz w:val="22"/>
          <w:szCs w:val="22"/>
        </w:rPr>
        <w:t>AS_Axxx</w:t>
      </w:r>
    </w:p>
    <w:p w14:paraId="39952B5B" w14:textId="5FFEFDB7" w:rsidR="00797906" w:rsidRPr="008B7B84" w:rsidRDefault="004A3491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8B7B84">
        <w:rPr>
          <w:rFonts w:ascii="Calibri" w:eastAsia="MS Mincho" w:hAnsi="Calibri"/>
          <w:sz w:val="22"/>
          <w:szCs w:val="22"/>
        </w:rPr>
        <w:t>DUC/PLC</w:t>
      </w:r>
      <w:r w:rsidR="00797906" w:rsidRPr="008B7B84">
        <w:rPr>
          <w:rFonts w:ascii="Calibri" w:eastAsia="MS Mincho" w:hAnsi="Calibri"/>
          <w:sz w:val="22"/>
          <w:szCs w:val="22"/>
        </w:rPr>
        <w:t>:</w:t>
      </w:r>
      <w:r w:rsidR="00797906" w:rsidRPr="008B7B84">
        <w:rPr>
          <w:rFonts w:ascii="Calibri" w:eastAsia="MS Mincho" w:hAnsi="Calibri"/>
          <w:sz w:val="22"/>
          <w:szCs w:val="22"/>
        </w:rPr>
        <w:tab/>
      </w:r>
      <w:r w:rsidR="00797906" w:rsidRPr="008B7B84">
        <w:rPr>
          <w:rFonts w:ascii="Calibri" w:eastAsia="MS Mincho" w:hAnsi="Calibri"/>
          <w:sz w:val="22"/>
          <w:szCs w:val="22"/>
        </w:rPr>
        <w:tab/>
      </w:r>
      <w:r w:rsidR="0087658C" w:rsidRPr="008B7B84">
        <w:rPr>
          <w:rFonts w:ascii="Calibri" w:eastAsia="MS Mincho" w:hAnsi="Calibri"/>
          <w:sz w:val="22"/>
          <w:szCs w:val="22"/>
        </w:rPr>
        <w:t>0123</w:t>
      </w:r>
      <w:r w:rsidR="00995822" w:rsidRPr="008B7B84">
        <w:rPr>
          <w:rFonts w:ascii="Calibri" w:eastAsia="MS Mincho" w:hAnsi="Calibri"/>
          <w:sz w:val="22"/>
          <w:szCs w:val="22"/>
        </w:rPr>
        <w:t>Axxx</w:t>
      </w:r>
      <w:r w:rsidR="00797906" w:rsidRPr="008B7B84">
        <w:rPr>
          <w:rFonts w:ascii="Calibri" w:eastAsia="MS Mincho" w:hAnsi="Calibri"/>
          <w:sz w:val="22"/>
          <w:szCs w:val="22"/>
        </w:rPr>
        <w:t>D</w:t>
      </w:r>
      <w:r w:rsidR="00FF63F0" w:rsidRPr="008B7B84">
        <w:rPr>
          <w:rFonts w:ascii="Calibri" w:eastAsia="MS Mincho" w:hAnsi="Calibri"/>
          <w:sz w:val="22"/>
          <w:szCs w:val="22"/>
        </w:rPr>
        <w:t>xxx</w:t>
      </w:r>
    </w:p>
    <w:p w14:paraId="0FC9DE6D" w14:textId="77777777" w:rsidR="001935E3" w:rsidRPr="007C6EB5" w:rsidRDefault="001935E3" w:rsidP="00797906">
      <w:pPr>
        <w:rPr>
          <w:rFonts w:ascii="Calibri" w:eastAsia="MS Mincho" w:hAnsi="Calibri"/>
          <w:sz w:val="28"/>
          <w:szCs w:val="28"/>
        </w:rPr>
      </w:pPr>
    </w:p>
    <w:p w14:paraId="4E66B97D" w14:textId="77777777" w:rsidR="00797906" w:rsidRPr="007C6EB5" w:rsidRDefault="00797906" w:rsidP="00797906">
      <w:pPr>
        <w:rPr>
          <w:rFonts w:ascii="Calibri" w:eastAsia="MS Mincho" w:hAnsi="Calibri"/>
          <w:b/>
          <w:szCs w:val="24"/>
          <w:u w:val="single"/>
        </w:rPr>
      </w:pPr>
      <w:r w:rsidRPr="007C6EB5">
        <w:rPr>
          <w:rFonts w:ascii="Calibri" w:eastAsia="MS Mincho" w:hAnsi="Calibri"/>
          <w:b/>
          <w:szCs w:val="24"/>
          <w:u w:val="single"/>
        </w:rPr>
        <w:t>STYRNING</w:t>
      </w:r>
    </w:p>
    <w:p w14:paraId="55E6CB99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  <w:u w:val="single"/>
        </w:rPr>
      </w:pPr>
    </w:p>
    <w:p w14:paraId="121D8899" w14:textId="77777777" w:rsidR="005C2BD4" w:rsidRPr="007C6EB5" w:rsidRDefault="00C00DE4" w:rsidP="005C2BD4">
      <w:pPr>
        <w:ind w:right="198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Aggregatet har 1</w:t>
      </w:r>
      <w:r w:rsidR="005C2BD4" w:rsidRPr="007C6EB5">
        <w:rPr>
          <w:rFonts w:ascii="Calibri" w:hAnsi="Calibri" w:cs="Arial"/>
          <w:sz w:val="22"/>
          <w:szCs w:val="22"/>
        </w:rPr>
        <w:t xml:space="preserve"> st driftlägen:</w:t>
      </w:r>
    </w:p>
    <w:p w14:paraId="120E0B29" w14:textId="77777777" w:rsidR="005C2BD4" w:rsidRPr="007C6EB5" w:rsidRDefault="005C2BD4" w:rsidP="005C2BD4">
      <w:pPr>
        <w:ind w:left="57" w:right="198"/>
        <w:rPr>
          <w:rFonts w:ascii="Calibri" w:hAnsi="Calibri" w:cs="Arial"/>
          <w:sz w:val="22"/>
          <w:szCs w:val="22"/>
        </w:rPr>
      </w:pPr>
    </w:p>
    <w:p w14:paraId="3FCED280" w14:textId="77777777" w:rsidR="005C2BD4" w:rsidRPr="007C6EB5" w:rsidRDefault="005C2BD4" w:rsidP="00C00DE4">
      <w:pPr>
        <w:tabs>
          <w:tab w:val="left" w:pos="284"/>
          <w:tab w:val="left" w:pos="1560"/>
          <w:tab w:val="left" w:pos="1843"/>
        </w:tabs>
        <w:ind w:left="57" w:right="198"/>
        <w:rPr>
          <w:rFonts w:ascii="Calibri" w:hAnsi="Calibri" w:cs="Arial"/>
          <w:sz w:val="22"/>
          <w:szCs w:val="22"/>
        </w:rPr>
      </w:pPr>
      <w:r w:rsidRPr="007C6EB5">
        <w:rPr>
          <w:rFonts w:ascii="Calibri" w:hAnsi="Calibri" w:cs="Arial"/>
          <w:sz w:val="22"/>
          <w:szCs w:val="22"/>
        </w:rPr>
        <w:tab/>
      </w:r>
      <w:r w:rsidRPr="007C6EB5">
        <w:rPr>
          <w:rFonts w:ascii="Calibri" w:hAnsi="Calibri" w:cs="Arial"/>
          <w:b/>
          <w:sz w:val="22"/>
          <w:szCs w:val="22"/>
        </w:rPr>
        <w:t>Driftläge 1</w:t>
      </w:r>
      <w:r w:rsidRPr="007C6EB5">
        <w:rPr>
          <w:rFonts w:ascii="Calibri" w:hAnsi="Calibri" w:cs="Arial"/>
          <w:sz w:val="22"/>
          <w:szCs w:val="22"/>
        </w:rPr>
        <w:tab/>
        <w:t xml:space="preserve">= </w:t>
      </w:r>
      <w:r w:rsidRPr="007C6EB5">
        <w:rPr>
          <w:rFonts w:ascii="Calibri" w:hAnsi="Calibri" w:cs="Arial"/>
          <w:sz w:val="22"/>
          <w:szCs w:val="22"/>
        </w:rPr>
        <w:tab/>
        <w:t>Kontinuerlig drift</w:t>
      </w:r>
      <w:r w:rsidRPr="007C6EB5">
        <w:rPr>
          <w:rFonts w:ascii="Calibri" w:hAnsi="Calibri" w:cs="Arial"/>
          <w:sz w:val="22"/>
          <w:szCs w:val="22"/>
        </w:rPr>
        <w:tab/>
      </w:r>
      <w:r w:rsidRPr="007C6EB5">
        <w:rPr>
          <w:rFonts w:ascii="Calibri" w:hAnsi="Calibri" w:cs="Arial"/>
          <w:sz w:val="22"/>
          <w:szCs w:val="22"/>
        </w:rPr>
        <w:tab/>
      </w:r>
    </w:p>
    <w:p w14:paraId="7C6E5196" w14:textId="77777777" w:rsidR="00797906" w:rsidRPr="007C6EB5" w:rsidRDefault="00797906" w:rsidP="00797906">
      <w:pPr>
        <w:rPr>
          <w:rFonts w:ascii="Calibri" w:eastAsia="MS Mincho" w:hAnsi="Calibri"/>
          <w:b/>
          <w:szCs w:val="24"/>
          <w:u w:val="single"/>
        </w:rPr>
      </w:pPr>
    </w:p>
    <w:p w14:paraId="2F3CE692" w14:textId="77777777" w:rsidR="00797906" w:rsidRPr="007C6EB5" w:rsidRDefault="00C00DE4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  <w:r>
        <w:rPr>
          <w:rFonts w:ascii="Calibri" w:eastAsia="MS Mincho" w:hAnsi="Calibri"/>
          <w:b/>
          <w:szCs w:val="24"/>
          <w:u w:val="single"/>
        </w:rPr>
        <w:br w:type="column"/>
      </w:r>
      <w:r w:rsidR="00797906" w:rsidRPr="007C6EB5">
        <w:rPr>
          <w:rFonts w:ascii="Calibri" w:eastAsia="MS Mincho" w:hAnsi="Calibri"/>
          <w:b/>
          <w:szCs w:val="24"/>
          <w:u w:val="single"/>
        </w:rPr>
        <w:t>SKYDD</w:t>
      </w:r>
    </w:p>
    <w:p w14:paraId="4E664B46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</w:rPr>
      </w:pPr>
    </w:p>
    <w:p w14:paraId="4562AD46" w14:textId="77777777" w:rsidR="009E1F5E" w:rsidRPr="008B7B84" w:rsidRDefault="009E1F5E" w:rsidP="009E1F5E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8B7B84">
        <w:rPr>
          <w:rFonts w:ascii="Calibri" w:eastAsia="MS Mincho" w:hAnsi="Calibri"/>
          <w:b/>
          <w:sz w:val="22"/>
        </w:rPr>
        <w:t>Driftindikering</w:t>
      </w:r>
    </w:p>
    <w:p w14:paraId="759E1F08" w14:textId="51D4965B" w:rsidR="009E1F5E" w:rsidRPr="008B7B84" w:rsidRDefault="003E1581" w:rsidP="009E1F5E">
      <w:pPr>
        <w:shd w:val="clear" w:color="000000" w:fill="auto"/>
        <w:rPr>
          <w:rFonts w:ascii="Calibri" w:eastAsia="MS Mincho" w:hAnsi="Calibri"/>
          <w:sz w:val="22"/>
        </w:rPr>
      </w:pPr>
      <w:r w:rsidRPr="008B7B84">
        <w:rPr>
          <w:rFonts w:ascii="Calibri" w:eastAsia="MS Mincho" w:hAnsi="Calibri"/>
          <w:sz w:val="22"/>
        </w:rPr>
        <w:t>Drift av</w:t>
      </w:r>
      <w:r w:rsidR="009E1F5E" w:rsidRPr="008B7B84">
        <w:rPr>
          <w:rFonts w:ascii="Calibri" w:eastAsia="MS Mincho" w:hAnsi="Calibri"/>
          <w:sz w:val="22"/>
        </w:rPr>
        <w:t xml:space="preserve"> </w:t>
      </w:r>
      <w:r w:rsidR="00750468" w:rsidRPr="008B7B84">
        <w:rPr>
          <w:rFonts w:ascii="Calibri" w:hAnsi="Calibri"/>
          <w:sz w:val="22"/>
        </w:rPr>
        <w:t>cirkulations</w:t>
      </w:r>
      <w:r w:rsidR="009E1F5E" w:rsidRPr="008B7B84">
        <w:rPr>
          <w:rFonts w:ascii="Calibri" w:hAnsi="Calibri"/>
          <w:sz w:val="22"/>
        </w:rPr>
        <w:t xml:space="preserve">fläkt </w:t>
      </w:r>
      <w:r w:rsidR="00750468" w:rsidRPr="008B7B84">
        <w:rPr>
          <w:rFonts w:ascii="Calibri" w:hAnsi="Calibri"/>
          <w:sz w:val="22"/>
        </w:rPr>
        <w:t>C</w:t>
      </w:r>
      <w:r w:rsidR="009E1F5E" w:rsidRPr="008B7B84">
        <w:rPr>
          <w:rFonts w:ascii="Calibri" w:hAnsi="Calibri"/>
          <w:sz w:val="22"/>
        </w:rPr>
        <w:t xml:space="preserve">F1 </w:t>
      </w:r>
      <w:r w:rsidR="00750468" w:rsidRPr="008B7B84">
        <w:rPr>
          <w:rFonts w:ascii="Calibri" w:eastAsia="MS Mincho" w:hAnsi="Calibri"/>
          <w:sz w:val="22"/>
        </w:rPr>
        <w:t>indikeras via strömrelä C1C</w:t>
      </w:r>
      <w:r w:rsidR="009E1F5E" w:rsidRPr="008B7B84">
        <w:rPr>
          <w:rFonts w:ascii="Calibri" w:eastAsia="MS Mincho" w:hAnsi="Calibri"/>
          <w:sz w:val="22"/>
        </w:rPr>
        <w:t>F1. Vid utebliven indikering avges larm.</w:t>
      </w:r>
    </w:p>
    <w:p w14:paraId="63990F80" w14:textId="01F497AB" w:rsidR="00CD5DEC" w:rsidRPr="008B7B84" w:rsidRDefault="00CD5DEC" w:rsidP="009E1F5E">
      <w:pPr>
        <w:shd w:val="clear" w:color="000000" w:fill="auto"/>
        <w:rPr>
          <w:rFonts w:ascii="Calibri" w:eastAsia="MS Mincho" w:hAnsi="Calibri"/>
          <w:sz w:val="22"/>
        </w:rPr>
      </w:pPr>
    </w:p>
    <w:p w14:paraId="7BB31FF2" w14:textId="77777777" w:rsidR="00CD5DEC" w:rsidRPr="008B7B84" w:rsidRDefault="00CD5DEC" w:rsidP="00CD5DEC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0" w:name="_Hlk4409188"/>
      <w:r w:rsidRPr="008B7B84">
        <w:rPr>
          <w:rFonts w:ascii="Calibri" w:hAnsi="Calibri" w:cs="Calibri"/>
          <w:b/>
          <w:sz w:val="28"/>
          <w:szCs w:val="28"/>
          <w:u w:val="single"/>
        </w:rPr>
        <w:t>KONFIGURERING BACnet</w:t>
      </w:r>
    </w:p>
    <w:bookmarkEnd w:id="0"/>
    <w:p w14:paraId="041DDD16" w14:textId="77777777" w:rsidR="009C6650" w:rsidRDefault="009C6650" w:rsidP="009C6650">
      <w:pPr>
        <w:rPr>
          <w:rFonts w:ascii="Calibri" w:eastAsia="MS Mincho" w:hAnsi="Calibri" w:cs="Calibri"/>
          <w:sz w:val="22"/>
          <w:szCs w:val="22"/>
          <w:highlight w:val="yellow"/>
        </w:rPr>
      </w:pPr>
      <w:r w:rsidRPr="008B7B84">
        <w:rPr>
          <w:rFonts w:ascii="Calibri" w:eastAsia="MS Mincho" w:hAnsi="Calibri" w:cs="Calibri"/>
          <w:sz w:val="22"/>
          <w:szCs w:val="22"/>
        </w:rPr>
        <w:t>Se Ramverk Programmering och Systemintegration</w:t>
      </w:r>
      <w:r>
        <w:rPr>
          <w:rFonts w:ascii="Calibri" w:eastAsia="MS Mincho" w:hAnsi="Calibri" w:cs="Calibri"/>
          <w:sz w:val="22"/>
          <w:szCs w:val="22"/>
        </w:rPr>
        <w:t xml:space="preserve">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08B75728" w14:textId="77777777" w:rsidR="009C6650" w:rsidRDefault="009C6650" w:rsidP="009C6650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3011CBD0" w14:textId="77777777" w:rsidR="003677C0" w:rsidRDefault="003677C0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</w:pPr>
    </w:p>
    <w:p w14:paraId="35C4C71A" w14:textId="77777777" w:rsidR="00733486" w:rsidRPr="007C6EB5" w:rsidRDefault="0073348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  <w:sectPr w:rsidR="00733486" w:rsidRPr="007C6EB5" w:rsidSect="003677C0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5916F06F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</w:pPr>
    </w:p>
    <w:p w14:paraId="6012B0CF" w14:textId="77777777" w:rsidR="003677C0" w:rsidRPr="007C6EB5" w:rsidRDefault="003677C0" w:rsidP="00797906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/>
          <w:b/>
          <w:sz w:val="28"/>
          <w:u w:val="single"/>
        </w:rPr>
        <w:sectPr w:rsidR="003677C0" w:rsidRPr="007C6EB5" w:rsidSect="003677C0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4815D0E9" w14:textId="77777777" w:rsidR="00797906" w:rsidRPr="007C6EB5" w:rsidRDefault="00797906" w:rsidP="00797906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/>
          <w:b/>
          <w:sz w:val="28"/>
          <w:u w:val="single"/>
        </w:rPr>
      </w:pPr>
      <w:r w:rsidRPr="007C6EB5">
        <w:rPr>
          <w:rFonts w:ascii="Calibri" w:hAnsi="Calibri"/>
          <w:b/>
          <w:sz w:val="28"/>
          <w:u w:val="single"/>
        </w:rPr>
        <w:t>LARM</w:t>
      </w:r>
    </w:p>
    <w:p w14:paraId="07FC6113" w14:textId="77777777" w:rsidR="00797906" w:rsidRPr="007C6EB5" w:rsidRDefault="00797906" w:rsidP="00797906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9"/>
        <w:gridCol w:w="1132"/>
        <w:gridCol w:w="839"/>
        <w:gridCol w:w="839"/>
        <w:gridCol w:w="839"/>
        <w:gridCol w:w="1449"/>
        <w:gridCol w:w="6875"/>
      </w:tblGrid>
      <w:tr w:rsidR="007324E9" w:rsidRPr="007C6EB5" w14:paraId="42A291E6" w14:textId="77777777" w:rsidTr="00A4598A">
        <w:trPr>
          <w:tblHeader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9200"/>
            <w:vAlign w:val="center"/>
          </w:tcPr>
          <w:p w14:paraId="7824D4FD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Objekt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  <w:vAlign w:val="center"/>
          </w:tcPr>
          <w:p w14:paraId="6FCEC396" w14:textId="48EECC8B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380BEBDE" w14:textId="1387E610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3C64642A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726361CB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69AB8DF9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75727294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Larmtext</w:t>
            </w:r>
          </w:p>
        </w:tc>
      </w:tr>
      <w:tr w:rsidR="007324E9" w:rsidRPr="007C6EB5" w14:paraId="75A1A506" w14:textId="77777777" w:rsidTr="00A4598A">
        <w:tc>
          <w:tcPr>
            <w:tcW w:w="2769" w:type="dxa"/>
            <w:tcBorders>
              <w:top w:val="single" w:sz="4" w:space="0" w:color="auto"/>
            </w:tcBorders>
          </w:tcPr>
          <w:p w14:paraId="71C40163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21D798D6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07763532" w14:textId="200CB063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CE366F3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1AF1636D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9801CB2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02D9B92D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7324E9" w:rsidRPr="007C6EB5" w14:paraId="28BE42BF" w14:textId="77777777" w:rsidTr="00A4598A">
        <w:tc>
          <w:tcPr>
            <w:tcW w:w="2769" w:type="dxa"/>
            <w:vAlign w:val="center"/>
          </w:tcPr>
          <w:p w14:paraId="5544C16E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CF1</w:t>
            </w:r>
            <w:r w:rsidRPr="007C6EB5">
              <w:rPr>
                <w:rFonts w:ascii="Calibri" w:eastAsia="MS Mincho" w:hAnsi="Calibri"/>
                <w:sz w:val="22"/>
                <w:szCs w:val="22"/>
              </w:rPr>
              <w:t>_DS</w:t>
            </w:r>
          </w:p>
        </w:tc>
        <w:tc>
          <w:tcPr>
            <w:tcW w:w="1132" w:type="dxa"/>
            <w:vAlign w:val="center"/>
          </w:tcPr>
          <w:p w14:paraId="23353500" w14:textId="7B6FB2A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9BD793E" w14:textId="5F91B2E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4E12907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CEF9B6D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F2A930B" w14:textId="77777777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3F57DCCC" w14:textId="79C4AEAC" w:rsidR="007324E9" w:rsidRPr="007C6EB5" w:rsidRDefault="007324E9" w:rsidP="007324E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 xml:space="preserve">Driftstopp </w:t>
            </w:r>
            <w:r>
              <w:rPr>
                <w:rFonts w:ascii="Calibri" w:hAnsi="Calibri"/>
                <w:sz w:val="22"/>
              </w:rPr>
              <w:t>cirkulations</w:t>
            </w:r>
            <w:r w:rsidRPr="009E1F5E">
              <w:rPr>
                <w:rFonts w:ascii="Calibri" w:hAnsi="Calibri"/>
                <w:sz w:val="22"/>
              </w:rPr>
              <w:t>fläkt</w:t>
            </w:r>
          </w:p>
        </w:tc>
      </w:tr>
    </w:tbl>
    <w:p w14:paraId="26135B8D" w14:textId="77777777" w:rsidR="00797906" w:rsidRPr="007C6EB5" w:rsidRDefault="00797906" w:rsidP="00797906">
      <w:pPr>
        <w:rPr>
          <w:rFonts w:ascii="Calibri" w:hAnsi="Calibri"/>
        </w:rPr>
      </w:pPr>
    </w:p>
    <w:p w14:paraId="4FABF29C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>*¹ Förreglar aggregat</w:t>
      </w:r>
    </w:p>
    <w:p w14:paraId="128721F7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 xml:space="preserve">*² Manuell återställning via SO1 eller </w:t>
      </w:r>
      <w:r w:rsidR="00FF63F0" w:rsidRPr="007C6EB5">
        <w:rPr>
          <w:rFonts w:ascii="Calibri" w:hAnsi="Calibri"/>
          <w:i/>
          <w:szCs w:val="24"/>
        </w:rPr>
        <w:t>SISABOnline</w:t>
      </w:r>
    </w:p>
    <w:p w14:paraId="652ECBA8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8"/>
          <w:szCs w:val="28"/>
        </w:rPr>
      </w:pPr>
    </w:p>
    <w:p w14:paraId="4F47DE72" w14:textId="77777777" w:rsidR="000B2816" w:rsidRPr="007C6EB5" w:rsidRDefault="000B2816" w:rsidP="003F73A1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/>
          <w:b/>
          <w:sz w:val="28"/>
          <w:u w:val="single"/>
        </w:rPr>
      </w:pPr>
    </w:p>
    <w:sectPr w:rsidR="000B2816" w:rsidRPr="007C6EB5" w:rsidSect="003677C0">
      <w:type w:val="continuous"/>
      <w:pgSz w:w="16840" w:h="23814" w:code="8"/>
      <w:pgMar w:top="851" w:right="851" w:bottom="261" w:left="1418" w:header="0" w:footer="51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EF971" w14:textId="77777777" w:rsidR="006E4D4E" w:rsidRDefault="006E4D4E">
      <w:r>
        <w:separator/>
      </w:r>
    </w:p>
  </w:endnote>
  <w:endnote w:type="continuationSeparator" w:id="0">
    <w:p w14:paraId="350D722D" w14:textId="77777777" w:rsidR="006E4D4E" w:rsidRDefault="006E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8D82C" w14:textId="77777777" w:rsidR="008B7B84" w:rsidRDefault="008B7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1DD2E" w14:textId="77777777" w:rsidR="003677C0" w:rsidRDefault="003677C0">
    <w:pPr>
      <w:pStyle w:val="Footer"/>
      <w:rPr>
        <w:rStyle w:val="PageNumber"/>
        <w:sz w:val="2"/>
      </w:rPr>
    </w:pPr>
  </w:p>
  <w:p w14:paraId="377F1FAD" w14:textId="77777777" w:rsidR="003677C0" w:rsidRDefault="003677C0" w:rsidP="0060142F">
    <w:pPr>
      <w:pStyle w:val="Footer"/>
      <w:rPr>
        <w:rStyle w:val="PageNumb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869"/>
      <w:gridCol w:w="1007"/>
    </w:tblGrid>
    <w:tr w:rsidR="003677C0" w:rsidRPr="00A133A7" w14:paraId="4843D367" w14:textId="77777777" w:rsidTr="00BD7301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2EF1454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8EBA43F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308D48A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4CE68D4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987DC9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2E1E49A8" w14:textId="77777777" w:rsidR="003677C0" w:rsidRPr="00A133A7" w:rsidRDefault="00621A30" w:rsidP="001E653B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pict w14:anchorId="639BE1D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3.75pt;height:47.25pt">
                <v:imagedata r:id="rId1" o:title="SISAB logo ny bla centrerad text"/>
              </v:shape>
            </w:pict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5AFC905D" w14:textId="5140E054" w:rsidR="003677C0" w:rsidRPr="00A133A7" w:rsidRDefault="00BD7301" w:rsidP="00C1560A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263B33ED" w14:textId="1B847723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A133A7">
            <w:rPr>
              <w:rFonts w:ascii="Calibri" w:hAnsi="Calibri" w:cs="Calibri"/>
              <w:b/>
            </w:rPr>
            <w:t>NR.</w:t>
          </w:r>
          <w:r w:rsidR="0087658C">
            <w:rPr>
              <w:rFonts w:ascii="Calibri" w:hAnsi="Calibri" w:cs="Calibri"/>
              <w:b/>
            </w:rPr>
            <w:t>0123</w:t>
          </w:r>
        </w:p>
      </w:tc>
    </w:tr>
    <w:tr w:rsidR="003677C0" w:rsidRPr="00A133A7" w14:paraId="674230DD" w14:textId="77777777" w:rsidTr="00BD7301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D11FB1F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5DBB2E5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6AE4EA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7DCCA2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C4468F9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77C0FD2" w14:textId="77777777" w:rsidR="003677C0" w:rsidRPr="00A133A7" w:rsidRDefault="003677C0" w:rsidP="001E653B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0D77AC6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431DBF56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561B706C" w14:textId="77777777" w:rsidTr="00182C43">
      <w:trPr>
        <w:cantSplit/>
      </w:trPr>
      <w:tc>
        <w:tcPr>
          <w:tcW w:w="459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1597A54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B6E5E0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9D7181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5A18455E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02A0960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17B6AD1A" w14:textId="4128F0C5" w:rsidR="00E95484" w:rsidRPr="00A133A7" w:rsidRDefault="00E95484" w:rsidP="001E653B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LUFTBEHANDLING </w:t>
          </w:r>
          <w:r w:rsidR="0087658C">
            <w:rPr>
              <w:rFonts w:ascii="Calibri" w:hAnsi="Calibri" w:cs="Calibri"/>
            </w:rPr>
            <w:t>CA11</w:t>
          </w:r>
        </w:p>
      </w:tc>
    </w:tr>
    <w:tr w:rsidR="00E95484" w:rsidRPr="00A133A7" w14:paraId="065A3569" w14:textId="77777777" w:rsidTr="001E653B">
      <w:trPr>
        <w:cantSplit/>
        <w:trHeight w:val="255"/>
      </w:trPr>
      <w:tc>
        <w:tcPr>
          <w:tcW w:w="4593" w:type="dxa"/>
          <w:gridSpan w:val="3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5B4BEFD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320FF55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944913B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468450DC" w14:textId="77777777" w:rsidR="00E95484" w:rsidRPr="00A133A7" w:rsidRDefault="00E95484" w:rsidP="001E653B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5D1EEC40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09132B74" w14:textId="77777777" w:rsidTr="00BD7301">
      <w:trPr>
        <w:cantSplit/>
        <w:trHeight w:hRule="exact" w:val="151"/>
      </w:trPr>
      <w:tc>
        <w:tcPr>
          <w:tcW w:w="4593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DBFAEA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D9CD8C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1535DB8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4E34C16F" w14:textId="77777777" w:rsidR="00E95484" w:rsidRPr="00A133A7" w:rsidRDefault="00E95484" w:rsidP="001E653B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8ED99E9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2E3670A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798BF3C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14987B85" w14:textId="77777777" w:rsidTr="00BD7301">
      <w:trPr>
        <w:cantSplit/>
      </w:trPr>
      <w:tc>
        <w:tcPr>
          <w:tcW w:w="4593" w:type="dxa"/>
          <w:gridSpan w:val="3"/>
          <w:shd w:val="clear" w:color="auto" w:fill="auto"/>
          <w:vAlign w:val="center"/>
        </w:tcPr>
        <w:p w14:paraId="3F76A9D4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465DF5B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1DA772AD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3BE7157D" w14:textId="63B80233" w:rsidR="00E95484" w:rsidRPr="00A133A7" w:rsidRDefault="00161DA6" w:rsidP="009E1F5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2B30308E" w14:textId="52E2AB8C" w:rsidR="00E95484" w:rsidRPr="00A133A7" w:rsidRDefault="0087658C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72C390BF" w14:textId="32CA7EAA" w:rsidR="00E95484" w:rsidRPr="00A133A7" w:rsidRDefault="0087658C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="00E95484" w:rsidRPr="00A133A7">
            <w:rPr>
              <w:rStyle w:val="PageNumber"/>
              <w:rFonts w:ascii="Calibri" w:hAnsi="Calibri" w:cs="Calibri"/>
              <w:b/>
              <w:sz w:val="26"/>
            </w:rPr>
            <w:t>-DK-</w:t>
          </w:r>
          <w:r>
            <w:rPr>
              <w:rStyle w:val="PageNumber"/>
              <w:rFonts w:ascii="Calibri" w:hAnsi="Calibri" w:cs="Calibri"/>
              <w:b/>
              <w:sz w:val="26"/>
            </w:rPr>
            <w:t>CA11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5394F56F" w14:textId="58D0DBAB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E1581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E1581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8C748C7" w14:textId="77777777" w:rsidR="003677C0" w:rsidRDefault="003677C0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5CE9" w14:textId="77777777" w:rsidR="008B7B84" w:rsidRDefault="008B7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6DCAA" w14:textId="77777777" w:rsidR="006E4D4E" w:rsidRDefault="006E4D4E">
      <w:r>
        <w:separator/>
      </w:r>
    </w:p>
  </w:footnote>
  <w:footnote w:type="continuationSeparator" w:id="0">
    <w:p w14:paraId="3C777BDC" w14:textId="77777777" w:rsidR="006E4D4E" w:rsidRDefault="006E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03E4" w14:textId="77777777" w:rsidR="008B7B84" w:rsidRDefault="008B7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F577F" w14:textId="77777777" w:rsidR="008B7B84" w:rsidRDefault="008B7B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98E3" w14:textId="77777777" w:rsidR="008B7B84" w:rsidRDefault="008B7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320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C8AB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C247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5C8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097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C40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C8A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043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4A01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11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3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445278093">
    <w:abstractNumId w:val="13"/>
  </w:num>
  <w:num w:numId="2" w16cid:durableId="1976906407">
    <w:abstractNumId w:val="9"/>
  </w:num>
  <w:num w:numId="3" w16cid:durableId="1893928336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376082479">
    <w:abstractNumId w:val="12"/>
  </w:num>
  <w:num w:numId="5" w16cid:durableId="1021854557">
    <w:abstractNumId w:val="1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20086726">
    <w:abstractNumId w:val="14"/>
  </w:num>
  <w:num w:numId="7" w16cid:durableId="1000350805">
    <w:abstractNumId w:val="15"/>
  </w:num>
  <w:num w:numId="8" w16cid:durableId="366684168">
    <w:abstractNumId w:val="11"/>
  </w:num>
  <w:num w:numId="9" w16cid:durableId="1412462422">
    <w:abstractNumId w:val="8"/>
  </w:num>
  <w:num w:numId="10" w16cid:durableId="1678460400">
    <w:abstractNumId w:val="3"/>
  </w:num>
  <w:num w:numId="11" w16cid:durableId="1188105664">
    <w:abstractNumId w:val="2"/>
  </w:num>
  <w:num w:numId="12" w16cid:durableId="760032230">
    <w:abstractNumId w:val="1"/>
  </w:num>
  <w:num w:numId="13" w16cid:durableId="584845652">
    <w:abstractNumId w:val="0"/>
  </w:num>
  <w:num w:numId="14" w16cid:durableId="359554049">
    <w:abstractNumId w:val="7"/>
  </w:num>
  <w:num w:numId="15" w16cid:durableId="386803220">
    <w:abstractNumId w:val="6"/>
  </w:num>
  <w:num w:numId="16" w16cid:durableId="1098449591">
    <w:abstractNumId w:val="5"/>
  </w:num>
  <w:num w:numId="17" w16cid:durableId="5072532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2F3B"/>
    <w:rsid w:val="000150A9"/>
    <w:rsid w:val="00017050"/>
    <w:rsid w:val="0001726B"/>
    <w:rsid w:val="00022458"/>
    <w:rsid w:val="00022EB4"/>
    <w:rsid w:val="0002735E"/>
    <w:rsid w:val="00031C9B"/>
    <w:rsid w:val="00031FF0"/>
    <w:rsid w:val="00032821"/>
    <w:rsid w:val="00032DE1"/>
    <w:rsid w:val="00035308"/>
    <w:rsid w:val="000414CE"/>
    <w:rsid w:val="000441E9"/>
    <w:rsid w:val="0004446F"/>
    <w:rsid w:val="00045ABE"/>
    <w:rsid w:val="00045B54"/>
    <w:rsid w:val="00046A24"/>
    <w:rsid w:val="000511AB"/>
    <w:rsid w:val="00057FA8"/>
    <w:rsid w:val="0006783D"/>
    <w:rsid w:val="00070BC9"/>
    <w:rsid w:val="00071973"/>
    <w:rsid w:val="00073BF8"/>
    <w:rsid w:val="00076DA3"/>
    <w:rsid w:val="00080AD9"/>
    <w:rsid w:val="00090AF4"/>
    <w:rsid w:val="000918EA"/>
    <w:rsid w:val="00094769"/>
    <w:rsid w:val="00096D55"/>
    <w:rsid w:val="00096D8C"/>
    <w:rsid w:val="00097B47"/>
    <w:rsid w:val="000A0A7E"/>
    <w:rsid w:val="000A455A"/>
    <w:rsid w:val="000A557D"/>
    <w:rsid w:val="000B0EDE"/>
    <w:rsid w:val="000B0F8C"/>
    <w:rsid w:val="000B223B"/>
    <w:rsid w:val="000B2816"/>
    <w:rsid w:val="000B2DD0"/>
    <w:rsid w:val="000B2EAC"/>
    <w:rsid w:val="000C055C"/>
    <w:rsid w:val="000C25B3"/>
    <w:rsid w:val="000C31B2"/>
    <w:rsid w:val="000C63FD"/>
    <w:rsid w:val="000C6E1D"/>
    <w:rsid w:val="000D3352"/>
    <w:rsid w:val="000D3B00"/>
    <w:rsid w:val="000D3E3A"/>
    <w:rsid w:val="000D3E98"/>
    <w:rsid w:val="000D4635"/>
    <w:rsid w:val="000D4CA2"/>
    <w:rsid w:val="000E173D"/>
    <w:rsid w:val="000E3FDA"/>
    <w:rsid w:val="000E4D1F"/>
    <w:rsid w:val="000F3021"/>
    <w:rsid w:val="000F3AD3"/>
    <w:rsid w:val="000F5AA3"/>
    <w:rsid w:val="000F659D"/>
    <w:rsid w:val="00101277"/>
    <w:rsid w:val="00102CB0"/>
    <w:rsid w:val="001045A4"/>
    <w:rsid w:val="00107E2B"/>
    <w:rsid w:val="00113231"/>
    <w:rsid w:val="00113F7B"/>
    <w:rsid w:val="00116BC4"/>
    <w:rsid w:val="00117C6E"/>
    <w:rsid w:val="00120A7D"/>
    <w:rsid w:val="00121CBA"/>
    <w:rsid w:val="0012270E"/>
    <w:rsid w:val="00124255"/>
    <w:rsid w:val="00124D3E"/>
    <w:rsid w:val="0012650A"/>
    <w:rsid w:val="00131EBB"/>
    <w:rsid w:val="00133061"/>
    <w:rsid w:val="00134C21"/>
    <w:rsid w:val="0014574F"/>
    <w:rsid w:val="00146D62"/>
    <w:rsid w:val="00150D33"/>
    <w:rsid w:val="0015130D"/>
    <w:rsid w:val="001518BC"/>
    <w:rsid w:val="0015776B"/>
    <w:rsid w:val="00161DA6"/>
    <w:rsid w:val="001664CD"/>
    <w:rsid w:val="0017175D"/>
    <w:rsid w:val="001750BD"/>
    <w:rsid w:val="00177EF4"/>
    <w:rsid w:val="001813DD"/>
    <w:rsid w:val="00182C43"/>
    <w:rsid w:val="00182E64"/>
    <w:rsid w:val="00183274"/>
    <w:rsid w:val="00190BF9"/>
    <w:rsid w:val="001935E3"/>
    <w:rsid w:val="001953AF"/>
    <w:rsid w:val="00196C3E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1E4"/>
    <w:rsid w:val="001B4D76"/>
    <w:rsid w:val="001B74BF"/>
    <w:rsid w:val="001C1E09"/>
    <w:rsid w:val="001C6159"/>
    <w:rsid w:val="001D1C78"/>
    <w:rsid w:val="001D20FF"/>
    <w:rsid w:val="001D459E"/>
    <w:rsid w:val="001D472C"/>
    <w:rsid w:val="001E32D3"/>
    <w:rsid w:val="001E461D"/>
    <w:rsid w:val="001E653B"/>
    <w:rsid w:val="001F1F08"/>
    <w:rsid w:val="001F24DA"/>
    <w:rsid w:val="001F4C1F"/>
    <w:rsid w:val="001F598A"/>
    <w:rsid w:val="002000CF"/>
    <w:rsid w:val="00202985"/>
    <w:rsid w:val="00206E06"/>
    <w:rsid w:val="00211627"/>
    <w:rsid w:val="00213E4E"/>
    <w:rsid w:val="002143F3"/>
    <w:rsid w:val="00214CCB"/>
    <w:rsid w:val="0021589D"/>
    <w:rsid w:val="002209A8"/>
    <w:rsid w:val="002220FA"/>
    <w:rsid w:val="00230399"/>
    <w:rsid w:val="0023189A"/>
    <w:rsid w:val="00234E95"/>
    <w:rsid w:val="00236304"/>
    <w:rsid w:val="00245107"/>
    <w:rsid w:val="002475B7"/>
    <w:rsid w:val="0025075E"/>
    <w:rsid w:val="00252604"/>
    <w:rsid w:val="00252E97"/>
    <w:rsid w:val="00253623"/>
    <w:rsid w:val="00253E4F"/>
    <w:rsid w:val="00253E87"/>
    <w:rsid w:val="00261CF6"/>
    <w:rsid w:val="00262AF6"/>
    <w:rsid w:val="00264876"/>
    <w:rsid w:val="0027284D"/>
    <w:rsid w:val="00273F6D"/>
    <w:rsid w:val="00275654"/>
    <w:rsid w:val="00276C36"/>
    <w:rsid w:val="002772E7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E4C"/>
    <w:rsid w:val="002B0FEF"/>
    <w:rsid w:val="002B1BF5"/>
    <w:rsid w:val="002B1C47"/>
    <w:rsid w:val="002B6D74"/>
    <w:rsid w:val="002C269D"/>
    <w:rsid w:val="002C296C"/>
    <w:rsid w:val="002D1674"/>
    <w:rsid w:val="002D2D5C"/>
    <w:rsid w:val="002D4828"/>
    <w:rsid w:val="002D66D6"/>
    <w:rsid w:val="002D7701"/>
    <w:rsid w:val="002E1546"/>
    <w:rsid w:val="002E33A8"/>
    <w:rsid w:val="002E3DA9"/>
    <w:rsid w:val="002E4A8F"/>
    <w:rsid w:val="002E5CE6"/>
    <w:rsid w:val="002F0248"/>
    <w:rsid w:val="002F099C"/>
    <w:rsid w:val="002F0A02"/>
    <w:rsid w:val="002F0F45"/>
    <w:rsid w:val="002F4C6E"/>
    <w:rsid w:val="002F5AD2"/>
    <w:rsid w:val="00311681"/>
    <w:rsid w:val="00312F90"/>
    <w:rsid w:val="00313D1F"/>
    <w:rsid w:val="003227F2"/>
    <w:rsid w:val="00326F48"/>
    <w:rsid w:val="0033390D"/>
    <w:rsid w:val="00336B54"/>
    <w:rsid w:val="003371A6"/>
    <w:rsid w:val="00337785"/>
    <w:rsid w:val="00340916"/>
    <w:rsid w:val="00342BDB"/>
    <w:rsid w:val="003435E0"/>
    <w:rsid w:val="003442EA"/>
    <w:rsid w:val="003449D7"/>
    <w:rsid w:val="00350F66"/>
    <w:rsid w:val="00353F17"/>
    <w:rsid w:val="00355146"/>
    <w:rsid w:val="0035614C"/>
    <w:rsid w:val="003577BC"/>
    <w:rsid w:val="0036098D"/>
    <w:rsid w:val="00361299"/>
    <w:rsid w:val="003653CF"/>
    <w:rsid w:val="003677C0"/>
    <w:rsid w:val="00371FA6"/>
    <w:rsid w:val="00372E96"/>
    <w:rsid w:val="00381A74"/>
    <w:rsid w:val="00390F56"/>
    <w:rsid w:val="0039201F"/>
    <w:rsid w:val="00395201"/>
    <w:rsid w:val="003A1BCB"/>
    <w:rsid w:val="003A3978"/>
    <w:rsid w:val="003A3B05"/>
    <w:rsid w:val="003A4396"/>
    <w:rsid w:val="003A44BD"/>
    <w:rsid w:val="003A5C0C"/>
    <w:rsid w:val="003B022F"/>
    <w:rsid w:val="003B2BDC"/>
    <w:rsid w:val="003B3C38"/>
    <w:rsid w:val="003B4272"/>
    <w:rsid w:val="003C0FD5"/>
    <w:rsid w:val="003C69EB"/>
    <w:rsid w:val="003C75E8"/>
    <w:rsid w:val="003D203C"/>
    <w:rsid w:val="003D799A"/>
    <w:rsid w:val="003E1581"/>
    <w:rsid w:val="003E3611"/>
    <w:rsid w:val="003E4084"/>
    <w:rsid w:val="003E4168"/>
    <w:rsid w:val="003E5C1A"/>
    <w:rsid w:val="003E7EAB"/>
    <w:rsid w:val="003F1203"/>
    <w:rsid w:val="003F2EEB"/>
    <w:rsid w:val="003F314D"/>
    <w:rsid w:val="003F4ECC"/>
    <w:rsid w:val="003F641A"/>
    <w:rsid w:val="003F73A1"/>
    <w:rsid w:val="003F7696"/>
    <w:rsid w:val="004024B3"/>
    <w:rsid w:val="00402812"/>
    <w:rsid w:val="004032FB"/>
    <w:rsid w:val="00404D19"/>
    <w:rsid w:val="00404E4A"/>
    <w:rsid w:val="00405370"/>
    <w:rsid w:val="0040795F"/>
    <w:rsid w:val="004112B2"/>
    <w:rsid w:val="004114CB"/>
    <w:rsid w:val="00412114"/>
    <w:rsid w:val="00414225"/>
    <w:rsid w:val="0041564A"/>
    <w:rsid w:val="004164EB"/>
    <w:rsid w:val="004176A5"/>
    <w:rsid w:val="00421F5D"/>
    <w:rsid w:val="00422AF5"/>
    <w:rsid w:val="00423D83"/>
    <w:rsid w:val="00424F5B"/>
    <w:rsid w:val="00425750"/>
    <w:rsid w:val="00427190"/>
    <w:rsid w:val="00431355"/>
    <w:rsid w:val="00432CD2"/>
    <w:rsid w:val="004336E2"/>
    <w:rsid w:val="00437238"/>
    <w:rsid w:val="00440AF8"/>
    <w:rsid w:val="00445D08"/>
    <w:rsid w:val="00450D5C"/>
    <w:rsid w:val="00450EDE"/>
    <w:rsid w:val="00452027"/>
    <w:rsid w:val="00456C17"/>
    <w:rsid w:val="00462F68"/>
    <w:rsid w:val="00463937"/>
    <w:rsid w:val="00465220"/>
    <w:rsid w:val="0046654F"/>
    <w:rsid w:val="00467A53"/>
    <w:rsid w:val="004708FC"/>
    <w:rsid w:val="00471DDE"/>
    <w:rsid w:val="0047230E"/>
    <w:rsid w:val="0047330B"/>
    <w:rsid w:val="00474058"/>
    <w:rsid w:val="004771ED"/>
    <w:rsid w:val="00477F51"/>
    <w:rsid w:val="0048158E"/>
    <w:rsid w:val="004860EB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A1013"/>
    <w:rsid w:val="004A1985"/>
    <w:rsid w:val="004A1EA0"/>
    <w:rsid w:val="004A2A14"/>
    <w:rsid w:val="004A2A91"/>
    <w:rsid w:val="004A3076"/>
    <w:rsid w:val="004A30D2"/>
    <w:rsid w:val="004A3491"/>
    <w:rsid w:val="004A4911"/>
    <w:rsid w:val="004A7F58"/>
    <w:rsid w:val="004B7087"/>
    <w:rsid w:val="004B7CAB"/>
    <w:rsid w:val="004C1668"/>
    <w:rsid w:val="004C208B"/>
    <w:rsid w:val="004C22F5"/>
    <w:rsid w:val="004C7AAC"/>
    <w:rsid w:val="004D0994"/>
    <w:rsid w:val="004D26AC"/>
    <w:rsid w:val="004D423C"/>
    <w:rsid w:val="004D4248"/>
    <w:rsid w:val="004D424D"/>
    <w:rsid w:val="004D57B6"/>
    <w:rsid w:val="004D5B42"/>
    <w:rsid w:val="004E0260"/>
    <w:rsid w:val="004E0BB2"/>
    <w:rsid w:val="004E1AE3"/>
    <w:rsid w:val="004E2483"/>
    <w:rsid w:val="004E3E1C"/>
    <w:rsid w:val="004E43D4"/>
    <w:rsid w:val="004E58EF"/>
    <w:rsid w:val="004E6B5C"/>
    <w:rsid w:val="004E6E2F"/>
    <w:rsid w:val="004E7226"/>
    <w:rsid w:val="004E7905"/>
    <w:rsid w:val="004F2099"/>
    <w:rsid w:val="004F3559"/>
    <w:rsid w:val="004F4C04"/>
    <w:rsid w:val="004F51B8"/>
    <w:rsid w:val="004F6689"/>
    <w:rsid w:val="004F70BA"/>
    <w:rsid w:val="00501849"/>
    <w:rsid w:val="00501D17"/>
    <w:rsid w:val="00504AC5"/>
    <w:rsid w:val="005073BB"/>
    <w:rsid w:val="005074BC"/>
    <w:rsid w:val="0051122C"/>
    <w:rsid w:val="00513BE0"/>
    <w:rsid w:val="00523E3C"/>
    <w:rsid w:val="00527E38"/>
    <w:rsid w:val="0054078A"/>
    <w:rsid w:val="00541656"/>
    <w:rsid w:val="005418C7"/>
    <w:rsid w:val="00541D5C"/>
    <w:rsid w:val="0055050C"/>
    <w:rsid w:val="0055131C"/>
    <w:rsid w:val="00551A01"/>
    <w:rsid w:val="00552431"/>
    <w:rsid w:val="005524BD"/>
    <w:rsid w:val="0055304C"/>
    <w:rsid w:val="0055393C"/>
    <w:rsid w:val="00554761"/>
    <w:rsid w:val="00554776"/>
    <w:rsid w:val="00560689"/>
    <w:rsid w:val="00562A45"/>
    <w:rsid w:val="00565C6E"/>
    <w:rsid w:val="0057249F"/>
    <w:rsid w:val="0057439B"/>
    <w:rsid w:val="00574E18"/>
    <w:rsid w:val="0057782D"/>
    <w:rsid w:val="005835E1"/>
    <w:rsid w:val="00592E05"/>
    <w:rsid w:val="0059393C"/>
    <w:rsid w:val="00595853"/>
    <w:rsid w:val="005960C9"/>
    <w:rsid w:val="005969B0"/>
    <w:rsid w:val="005A1AAE"/>
    <w:rsid w:val="005A237C"/>
    <w:rsid w:val="005A2539"/>
    <w:rsid w:val="005A5F02"/>
    <w:rsid w:val="005A74E3"/>
    <w:rsid w:val="005B113B"/>
    <w:rsid w:val="005B1300"/>
    <w:rsid w:val="005B19CC"/>
    <w:rsid w:val="005B2F6A"/>
    <w:rsid w:val="005B36FF"/>
    <w:rsid w:val="005B380A"/>
    <w:rsid w:val="005B3A4D"/>
    <w:rsid w:val="005B3E1F"/>
    <w:rsid w:val="005B4E19"/>
    <w:rsid w:val="005C144C"/>
    <w:rsid w:val="005C17AD"/>
    <w:rsid w:val="005C2BD4"/>
    <w:rsid w:val="005C6704"/>
    <w:rsid w:val="005D0EE2"/>
    <w:rsid w:val="005D1B0F"/>
    <w:rsid w:val="005D284E"/>
    <w:rsid w:val="005D5F48"/>
    <w:rsid w:val="005D7DFE"/>
    <w:rsid w:val="005E00A3"/>
    <w:rsid w:val="005E2514"/>
    <w:rsid w:val="005E28D5"/>
    <w:rsid w:val="005E3302"/>
    <w:rsid w:val="005E3CA3"/>
    <w:rsid w:val="005E5F39"/>
    <w:rsid w:val="005E7106"/>
    <w:rsid w:val="005F1920"/>
    <w:rsid w:val="005F1CA0"/>
    <w:rsid w:val="005F35C9"/>
    <w:rsid w:val="005F3F69"/>
    <w:rsid w:val="005F47B0"/>
    <w:rsid w:val="00600000"/>
    <w:rsid w:val="0060142F"/>
    <w:rsid w:val="00603139"/>
    <w:rsid w:val="00607DF5"/>
    <w:rsid w:val="00610C75"/>
    <w:rsid w:val="00612AA2"/>
    <w:rsid w:val="00615D67"/>
    <w:rsid w:val="006167F5"/>
    <w:rsid w:val="00620170"/>
    <w:rsid w:val="006201FF"/>
    <w:rsid w:val="006205D7"/>
    <w:rsid w:val="00621A30"/>
    <w:rsid w:val="00622D1A"/>
    <w:rsid w:val="00623D17"/>
    <w:rsid w:val="00627BD8"/>
    <w:rsid w:val="00630842"/>
    <w:rsid w:val="00633708"/>
    <w:rsid w:val="00636585"/>
    <w:rsid w:val="00641A3F"/>
    <w:rsid w:val="00642E6D"/>
    <w:rsid w:val="00644EB9"/>
    <w:rsid w:val="006454CF"/>
    <w:rsid w:val="00647391"/>
    <w:rsid w:val="00647872"/>
    <w:rsid w:val="0065234D"/>
    <w:rsid w:val="00652E27"/>
    <w:rsid w:val="00653D2A"/>
    <w:rsid w:val="0065438C"/>
    <w:rsid w:val="00656A6F"/>
    <w:rsid w:val="0066237F"/>
    <w:rsid w:val="006709AF"/>
    <w:rsid w:val="00671CA6"/>
    <w:rsid w:val="00676984"/>
    <w:rsid w:val="006771C5"/>
    <w:rsid w:val="00677AA2"/>
    <w:rsid w:val="00682946"/>
    <w:rsid w:val="00683F33"/>
    <w:rsid w:val="006862F9"/>
    <w:rsid w:val="00686A6B"/>
    <w:rsid w:val="00694A3D"/>
    <w:rsid w:val="00695348"/>
    <w:rsid w:val="006A1FC2"/>
    <w:rsid w:val="006A376F"/>
    <w:rsid w:val="006A6352"/>
    <w:rsid w:val="006A69B7"/>
    <w:rsid w:val="006A6CF0"/>
    <w:rsid w:val="006B0FD7"/>
    <w:rsid w:val="006B43C2"/>
    <w:rsid w:val="006C2404"/>
    <w:rsid w:val="006C3C7C"/>
    <w:rsid w:val="006C3D7E"/>
    <w:rsid w:val="006C66FE"/>
    <w:rsid w:val="006D47EE"/>
    <w:rsid w:val="006D6EE0"/>
    <w:rsid w:val="006D7BE7"/>
    <w:rsid w:val="006E143E"/>
    <w:rsid w:val="006E1686"/>
    <w:rsid w:val="006E3348"/>
    <w:rsid w:val="006E3DDE"/>
    <w:rsid w:val="006E4CA7"/>
    <w:rsid w:val="006E4D4E"/>
    <w:rsid w:val="006E549D"/>
    <w:rsid w:val="006E5B5A"/>
    <w:rsid w:val="006E5DBA"/>
    <w:rsid w:val="006E6AE0"/>
    <w:rsid w:val="006F5205"/>
    <w:rsid w:val="006F63E6"/>
    <w:rsid w:val="00701ACB"/>
    <w:rsid w:val="00702799"/>
    <w:rsid w:val="00704407"/>
    <w:rsid w:val="00706DF9"/>
    <w:rsid w:val="0071199C"/>
    <w:rsid w:val="00712634"/>
    <w:rsid w:val="007228BA"/>
    <w:rsid w:val="007229CE"/>
    <w:rsid w:val="0072533C"/>
    <w:rsid w:val="0073139A"/>
    <w:rsid w:val="007324E9"/>
    <w:rsid w:val="00733486"/>
    <w:rsid w:val="007348B8"/>
    <w:rsid w:val="00735CF2"/>
    <w:rsid w:val="00737AB0"/>
    <w:rsid w:val="00743291"/>
    <w:rsid w:val="00743785"/>
    <w:rsid w:val="007449E6"/>
    <w:rsid w:val="00744D3B"/>
    <w:rsid w:val="0074788D"/>
    <w:rsid w:val="00747AF0"/>
    <w:rsid w:val="00750468"/>
    <w:rsid w:val="00753494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71585"/>
    <w:rsid w:val="00773EB5"/>
    <w:rsid w:val="007755B2"/>
    <w:rsid w:val="00781B2A"/>
    <w:rsid w:val="00781D72"/>
    <w:rsid w:val="00782013"/>
    <w:rsid w:val="00782C9B"/>
    <w:rsid w:val="00786365"/>
    <w:rsid w:val="00786CDB"/>
    <w:rsid w:val="0078780A"/>
    <w:rsid w:val="00790546"/>
    <w:rsid w:val="00792876"/>
    <w:rsid w:val="007931F5"/>
    <w:rsid w:val="00795417"/>
    <w:rsid w:val="00795E75"/>
    <w:rsid w:val="00797906"/>
    <w:rsid w:val="00797E6B"/>
    <w:rsid w:val="007A055B"/>
    <w:rsid w:val="007A08BE"/>
    <w:rsid w:val="007A1958"/>
    <w:rsid w:val="007A25DC"/>
    <w:rsid w:val="007A2691"/>
    <w:rsid w:val="007A2C0B"/>
    <w:rsid w:val="007A6ACE"/>
    <w:rsid w:val="007B0A77"/>
    <w:rsid w:val="007B20FF"/>
    <w:rsid w:val="007B232F"/>
    <w:rsid w:val="007B3BA1"/>
    <w:rsid w:val="007C16D2"/>
    <w:rsid w:val="007C1DAC"/>
    <w:rsid w:val="007C1F20"/>
    <w:rsid w:val="007C3EFE"/>
    <w:rsid w:val="007C4AAD"/>
    <w:rsid w:val="007C6EB5"/>
    <w:rsid w:val="007C799E"/>
    <w:rsid w:val="007C7E72"/>
    <w:rsid w:val="007D0E21"/>
    <w:rsid w:val="007D36C0"/>
    <w:rsid w:val="007D4AD9"/>
    <w:rsid w:val="007D54D6"/>
    <w:rsid w:val="007D778C"/>
    <w:rsid w:val="007D7B2B"/>
    <w:rsid w:val="007E47E4"/>
    <w:rsid w:val="007F471E"/>
    <w:rsid w:val="007F518D"/>
    <w:rsid w:val="007F60E7"/>
    <w:rsid w:val="008025E1"/>
    <w:rsid w:val="008042A1"/>
    <w:rsid w:val="00815027"/>
    <w:rsid w:val="00817E06"/>
    <w:rsid w:val="00820153"/>
    <w:rsid w:val="0082164C"/>
    <w:rsid w:val="00825A2B"/>
    <w:rsid w:val="0082605C"/>
    <w:rsid w:val="008300CD"/>
    <w:rsid w:val="00831723"/>
    <w:rsid w:val="0083328E"/>
    <w:rsid w:val="00836982"/>
    <w:rsid w:val="00841905"/>
    <w:rsid w:val="008422D9"/>
    <w:rsid w:val="00844632"/>
    <w:rsid w:val="00845FBF"/>
    <w:rsid w:val="00851FE7"/>
    <w:rsid w:val="008542B0"/>
    <w:rsid w:val="00854FAD"/>
    <w:rsid w:val="0085599B"/>
    <w:rsid w:val="00855A4D"/>
    <w:rsid w:val="00857B17"/>
    <w:rsid w:val="0086030C"/>
    <w:rsid w:val="00860CB0"/>
    <w:rsid w:val="008614C7"/>
    <w:rsid w:val="00863542"/>
    <w:rsid w:val="00864C27"/>
    <w:rsid w:val="0086739E"/>
    <w:rsid w:val="0087392F"/>
    <w:rsid w:val="00875E03"/>
    <w:rsid w:val="0087658C"/>
    <w:rsid w:val="00876CC1"/>
    <w:rsid w:val="00877BE5"/>
    <w:rsid w:val="00880F3A"/>
    <w:rsid w:val="0088168E"/>
    <w:rsid w:val="00881B52"/>
    <w:rsid w:val="00881C7A"/>
    <w:rsid w:val="00882259"/>
    <w:rsid w:val="00886B56"/>
    <w:rsid w:val="00893658"/>
    <w:rsid w:val="00893A97"/>
    <w:rsid w:val="00893E11"/>
    <w:rsid w:val="00894BB2"/>
    <w:rsid w:val="00895A5C"/>
    <w:rsid w:val="00896A83"/>
    <w:rsid w:val="008A0AAE"/>
    <w:rsid w:val="008A202A"/>
    <w:rsid w:val="008A20EB"/>
    <w:rsid w:val="008A4CD0"/>
    <w:rsid w:val="008A502C"/>
    <w:rsid w:val="008A5453"/>
    <w:rsid w:val="008B1AB3"/>
    <w:rsid w:val="008B4B64"/>
    <w:rsid w:val="008B5545"/>
    <w:rsid w:val="008B593B"/>
    <w:rsid w:val="008B7B84"/>
    <w:rsid w:val="008C14AF"/>
    <w:rsid w:val="008C1CD0"/>
    <w:rsid w:val="008C313E"/>
    <w:rsid w:val="008C4633"/>
    <w:rsid w:val="008C63C2"/>
    <w:rsid w:val="008C68C3"/>
    <w:rsid w:val="008C7200"/>
    <w:rsid w:val="008D0558"/>
    <w:rsid w:val="008D074E"/>
    <w:rsid w:val="008D661C"/>
    <w:rsid w:val="008D7718"/>
    <w:rsid w:val="008E0C51"/>
    <w:rsid w:val="008E5FA3"/>
    <w:rsid w:val="008E65A2"/>
    <w:rsid w:val="008F0721"/>
    <w:rsid w:val="008F3266"/>
    <w:rsid w:val="008F368F"/>
    <w:rsid w:val="008F449E"/>
    <w:rsid w:val="008F7193"/>
    <w:rsid w:val="00900C60"/>
    <w:rsid w:val="00902FF4"/>
    <w:rsid w:val="00904B51"/>
    <w:rsid w:val="00906471"/>
    <w:rsid w:val="00906815"/>
    <w:rsid w:val="00907255"/>
    <w:rsid w:val="00907D5D"/>
    <w:rsid w:val="00910E06"/>
    <w:rsid w:val="00911E09"/>
    <w:rsid w:val="009141FE"/>
    <w:rsid w:val="00916C5A"/>
    <w:rsid w:val="0091763E"/>
    <w:rsid w:val="00917BC4"/>
    <w:rsid w:val="009211CC"/>
    <w:rsid w:val="00923B5B"/>
    <w:rsid w:val="00923BBD"/>
    <w:rsid w:val="009278F5"/>
    <w:rsid w:val="00931FEE"/>
    <w:rsid w:val="00932E75"/>
    <w:rsid w:val="0093352D"/>
    <w:rsid w:val="00936309"/>
    <w:rsid w:val="00937950"/>
    <w:rsid w:val="0095329D"/>
    <w:rsid w:val="00953F93"/>
    <w:rsid w:val="00957D12"/>
    <w:rsid w:val="0096005C"/>
    <w:rsid w:val="00960E8C"/>
    <w:rsid w:val="009635C8"/>
    <w:rsid w:val="00963B9F"/>
    <w:rsid w:val="009647FE"/>
    <w:rsid w:val="00964CF9"/>
    <w:rsid w:val="009658AB"/>
    <w:rsid w:val="00965B37"/>
    <w:rsid w:val="00966C14"/>
    <w:rsid w:val="00966E4B"/>
    <w:rsid w:val="00971025"/>
    <w:rsid w:val="00974F7F"/>
    <w:rsid w:val="009753DF"/>
    <w:rsid w:val="0097631F"/>
    <w:rsid w:val="00986099"/>
    <w:rsid w:val="009864A5"/>
    <w:rsid w:val="00986567"/>
    <w:rsid w:val="009922FF"/>
    <w:rsid w:val="009923E1"/>
    <w:rsid w:val="00992D0F"/>
    <w:rsid w:val="009948BF"/>
    <w:rsid w:val="0099540F"/>
    <w:rsid w:val="00995822"/>
    <w:rsid w:val="009A4671"/>
    <w:rsid w:val="009A6D4E"/>
    <w:rsid w:val="009B1B47"/>
    <w:rsid w:val="009B4A5D"/>
    <w:rsid w:val="009B4F5D"/>
    <w:rsid w:val="009C4A19"/>
    <w:rsid w:val="009C4BB6"/>
    <w:rsid w:val="009C63D3"/>
    <w:rsid w:val="009C6650"/>
    <w:rsid w:val="009C7EDA"/>
    <w:rsid w:val="009D0F18"/>
    <w:rsid w:val="009D1774"/>
    <w:rsid w:val="009D2267"/>
    <w:rsid w:val="009D68FF"/>
    <w:rsid w:val="009D7940"/>
    <w:rsid w:val="009D794E"/>
    <w:rsid w:val="009E0C16"/>
    <w:rsid w:val="009E1F4B"/>
    <w:rsid w:val="009E1F5E"/>
    <w:rsid w:val="009E37AA"/>
    <w:rsid w:val="009E6553"/>
    <w:rsid w:val="009E79A3"/>
    <w:rsid w:val="009F2E82"/>
    <w:rsid w:val="009F3459"/>
    <w:rsid w:val="009F4C49"/>
    <w:rsid w:val="009F7DE9"/>
    <w:rsid w:val="00A010F8"/>
    <w:rsid w:val="00A02217"/>
    <w:rsid w:val="00A02343"/>
    <w:rsid w:val="00A05150"/>
    <w:rsid w:val="00A053A7"/>
    <w:rsid w:val="00A069EC"/>
    <w:rsid w:val="00A079B0"/>
    <w:rsid w:val="00A10EEE"/>
    <w:rsid w:val="00A158C2"/>
    <w:rsid w:val="00A1599E"/>
    <w:rsid w:val="00A207B6"/>
    <w:rsid w:val="00A2405D"/>
    <w:rsid w:val="00A2663D"/>
    <w:rsid w:val="00A27672"/>
    <w:rsid w:val="00A3191B"/>
    <w:rsid w:val="00A34000"/>
    <w:rsid w:val="00A3463A"/>
    <w:rsid w:val="00A34B1F"/>
    <w:rsid w:val="00A373A6"/>
    <w:rsid w:val="00A409E9"/>
    <w:rsid w:val="00A41A07"/>
    <w:rsid w:val="00A4429A"/>
    <w:rsid w:val="00A4598A"/>
    <w:rsid w:val="00A45A0F"/>
    <w:rsid w:val="00A47A56"/>
    <w:rsid w:val="00A50C50"/>
    <w:rsid w:val="00A53A93"/>
    <w:rsid w:val="00A53C44"/>
    <w:rsid w:val="00A56AB4"/>
    <w:rsid w:val="00A56C72"/>
    <w:rsid w:val="00A620BD"/>
    <w:rsid w:val="00A635DA"/>
    <w:rsid w:val="00A6373C"/>
    <w:rsid w:val="00A65D55"/>
    <w:rsid w:val="00A67CB6"/>
    <w:rsid w:val="00A70F0E"/>
    <w:rsid w:val="00A71F65"/>
    <w:rsid w:val="00A72B1D"/>
    <w:rsid w:val="00A73052"/>
    <w:rsid w:val="00A74206"/>
    <w:rsid w:val="00A74B67"/>
    <w:rsid w:val="00A75F53"/>
    <w:rsid w:val="00A76799"/>
    <w:rsid w:val="00A76967"/>
    <w:rsid w:val="00A85797"/>
    <w:rsid w:val="00A93A6D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C1D"/>
    <w:rsid w:val="00AB4AAD"/>
    <w:rsid w:val="00AB68F8"/>
    <w:rsid w:val="00AB70BD"/>
    <w:rsid w:val="00AB7F49"/>
    <w:rsid w:val="00AC1340"/>
    <w:rsid w:val="00AC3BDC"/>
    <w:rsid w:val="00AC53C8"/>
    <w:rsid w:val="00AC6A32"/>
    <w:rsid w:val="00AD2BFA"/>
    <w:rsid w:val="00AD4266"/>
    <w:rsid w:val="00AD459F"/>
    <w:rsid w:val="00AE0698"/>
    <w:rsid w:val="00AE1418"/>
    <w:rsid w:val="00AE26DF"/>
    <w:rsid w:val="00AE40B7"/>
    <w:rsid w:val="00AE62CD"/>
    <w:rsid w:val="00AE6DBA"/>
    <w:rsid w:val="00AF03B8"/>
    <w:rsid w:val="00AF09D8"/>
    <w:rsid w:val="00AF136E"/>
    <w:rsid w:val="00AF169B"/>
    <w:rsid w:val="00AF7963"/>
    <w:rsid w:val="00B01714"/>
    <w:rsid w:val="00B05D70"/>
    <w:rsid w:val="00B070D9"/>
    <w:rsid w:val="00B12979"/>
    <w:rsid w:val="00B13B9E"/>
    <w:rsid w:val="00B14023"/>
    <w:rsid w:val="00B15564"/>
    <w:rsid w:val="00B258D7"/>
    <w:rsid w:val="00B26987"/>
    <w:rsid w:val="00B273E3"/>
    <w:rsid w:val="00B30DED"/>
    <w:rsid w:val="00B33BA8"/>
    <w:rsid w:val="00B3697A"/>
    <w:rsid w:val="00B40790"/>
    <w:rsid w:val="00B41657"/>
    <w:rsid w:val="00B43C78"/>
    <w:rsid w:val="00B44F6F"/>
    <w:rsid w:val="00B45D0F"/>
    <w:rsid w:val="00B5405F"/>
    <w:rsid w:val="00B6054B"/>
    <w:rsid w:val="00B60E68"/>
    <w:rsid w:val="00B66CA1"/>
    <w:rsid w:val="00B671B6"/>
    <w:rsid w:val="00B7067A"/>
    <w:rsid w:val="00B71A3F"/>
    <w:rsid w:val="00B72ACC"/>
    <w:rsid w:val="00B7489C"/>
    <w:rsid w:val="00B74CB8"/>
    <w:rsid w:val="00B7741D"/>
    <w:rsid w:val="00B77FCC"/>
    <w:rsid w:val="00B80E7D"/>
    <w:rsid w:val="00B8138A"/>
    <w:rsid w:val="00B8144D"/>
    <w:rsid w:val="00B82CBE"/>
    <w:rsid w:val="00B839C5"/>
    <w:rsid w:val="00B84432"/>
    <w:rsid w:val="00B91BA9"/>
    <w:rsid w:val="00B925CB"/>
    <w:rsid w:val="00BA14FD"/>
    <w:rsid w:val="00BA48F8"/>
    <w:rsid w:val="00BA4944"/>
    <w:rsid w:val="00BA654E"/>
    <w:rsid w:val="00BB524D"/>
    <w:rsid w:val="00BB5A81"/>
    <w:rsid w:val="00BC0873"/>
    <w:rsid w:val="00BC23E2"/>
    <w:rsid w:val="00BC42E1"/>
    <w:rsid w:val="00BC5173"/>
    <w:rsid w:val="00BD0594"/>
    <w:rsid w:val="00BD1DDA"/>
    <w:rsid w:val="00BD2580"/>
    <w:rsid w:val="00BD2AD9"/>
    <w:rsid w:val="00BD447D"/>
    <w:rsid w:val="00BD7301"/>
    <w:rsid w:val="00BE0F82"/>
    <w:rsid w:val="00BE1B50"/>
    <w:rsid w:val="00BE20BD"/>
    <w:rsid w:val="00BE2F24"/>
    <w:rsid w:val="00BE3614"/>
    <w:rsid w:val="00BE468E"/>
    <w:rsid w:val="00BE68E6"/>
    <w:rsid w:val="00BE6BB8"/>
    <w:rsid w:val="00BE7EED"/>
    <w:rsid w:val="00BF49A9"/>
    <w:rsid w:val="00BF5370"/>
    <w:rsid w:val="00C00DE4"/>
    <w:rsid w:val="00C04977"/>
    <w:rsid w:val="00C05316"/>
    <w:rsid w:val="00C07B24"/>
    <w:rsid w:val="00C12469"/>
    <w:rsid w:val="00C124F4"/>
    <w:rsid w:val="00C1560A"/>
    <w:rsid w:val="00C169AA"/>
    <w:rsid w:val="00C16ED7"/>
    <w:rsid w:val="00C20BEA"/>
    <w:rsid w:val="00C21971"/>
    <w:rsid w:val="00C24AD0"/>
    <w:rsid w:val="00C30122"/>
    <w:rsid w:val="00C30A48"/>
    <w:rsid w:val="00C30B44"/>
    <w:rsid w:val="00C3177D"/>
    <w:rsid w:val="00C32811"/>
    <w:rsid w:val="00C32A39"/>
    <w:rsid w:val="00C33617"/>
    <w:rsid w:val="00C33A6E"/>
    <w:rsid w:val="00C3784E"/>
    <w:rsid w:val="00C40C49"/>
    <w:rsid w:val="00C4134A"/>
    <w:rsid w:val="00C41804"/>
    <w:rsid w:val="00C41D54"/>
    <w:rsid w:val="00C4331E"/>
    <w:rsid w:val="00C43B78"/>
    <w:rsid w:val="00C521B8"/>
    <w:rsid w:val="00C558E9"/>
    <w:rsid w:val="00C55DB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77290"/>
    <w:rsid w:val="00C832FC"/>
    <w:rsid w:val="00C84CDE"/>
    <w:rsid w:val="00C9005C"/>
    <w:rsid w:val="00C90A32"/>
    <w:rsid w:val="00C93CBE"/>
    <w:rsid w:val="00C94BF3"/>
    <w:rsid w:val="00C95907"/>
    <w:rsid w:val="00C959E2"/>
    <w:rsid w:val="00C95C4F"/>
    <w:rsid w:val="00C96ED7"/>
    <w:rsid w:val="00C97965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56DB"/>
    <w:rsid w:val="00CD5DEC"/>
    <w:rsid w:val="00CD7D04"/>
    <w:rsid w:val="00CE2583"/>
    <w:rsid w:val="00CE77A0"/>
    <w:rsid w:val="00CE7A80"/>
    <w:rsid w:val="00CE7DE8"/>
    <w:rsid w:val="00CF040A"/>
    <w:rsid w:val="00CF3650"/>
    <w:rsid w:val="00CF5295"/>
    <w:rsid w:val="00CF663B"/>
    <w:rsid w:val="00CF7364"/>
    <w:rsid w:val="00CF7F60"/>
    <w:rsid w:val="00D02F0E"/>
    <w:rsid w:val="00D0319D"/>
    <w:rsid w:val="00D05657"/>
    <w:rsid w:val="00D100A6"/>
    <w:rsid w:val="00D10C59"/>
    <w:rsid w:val="00D114A2"/>
    <w:rsid w:val="00D15872"/>
    <w:rsid w:val="00D16B6A"/>
    <w:rsid w:val="00D173A7"/>
    <w:rsid w:val="00D204A9"/>
    <w:rsid w:val="00D20EEE"/>
    <w:rsid w:val="00D212A2"/>
    <w:rsid w:val="00D22F8B"/>
    <w:rsid w:val="00D23C11"/>
    <w:rsid w:val="00D24820"/>
    <w:rsid w:val="00D2734D"/>
    <w:rsid w:val="00D31661"/>
    <w:rsid w:val="00D34A16"/>
    <w:rsid w:val="00D353AD"/>
    <w:rsid w:val="00D35955"/>
    <w:rsid w:val="00D36228"/>
    <w:rsid w:val="00D42D76"/>
    <w:rsid w:val="00D4325B"/>
    <w:rsid w:val="00D56048"/>
    <w:rsid w:val="00D6213F"/>
    <w:rsid w:val="00D62C26"/>
    <w:rsid w:val="00D631E8"/>
    <w:rsid w:val="00D6454E"/>
    <w:rsid w:val="00D64C6C"/>
    <w:rsid w:val="00D670F3"/>
    <w:rsid w:val="00D7102A"/>
    <w:rsid w:val="00D71A9C"/>
    <w:rsid w:val="00D71F18"/>
    <w:rsid w:val="00D77BE6"/>
    <w:rsid w:val="00D77C89"/>
    <w:rsid w:val="00D80F8F"/>
    <w:rsid w:val="00D82E05"/>
    <w:rsid w:val="00D86682"/>
    <w:rsid w:val="00D93B48"/>
    <w:rsid w:val="00DA0EC7"/>
    <w:rsid w:val="00DA3310"/>
    <w:rsid w:val="00DA3F5D"/>
    <w:rsid w:val="00DA5487"/>
    <w:rsid w:val="00DA7140"/>
    <w:rsid w:val="00DB0536"/>
    <w:rsid w:val="00DB1F15"/>
    <w:rsid w:val="00DB33EE"/>
    <w:rsid w:val="00DB7447"/>
    <w:rsid w:val="00DC1E41"/>
    <w:rsid w:val="00DC53DD"/>
    <w:rsid w:val="00DD2D9F"/>
    <w:rsid w:val="00DD336E"/>
    <w:rsid w:val="00DD3CEF"/>
    <w:rsid w:val="00DD5E3A"/>
    <w:rsid w:val="00DE00F1"/>
    <w:rsid w:val="00DE1CE2"/>
    <w:rsid w:val="00DE2732"/>
    <w:rsid w:val="00DE2AB7"/>
    <w:rsid w:val="00DE2B91"/>
    <w:rsid w:val="00DE5210"/>
    <w:rsid w:val="00DE587A"/>
    <w:rsid w:val="00DF0CE7"/>
    <w:rsid w:val="00DF2DB4"/>
    <w:rsid w:val="00DF6057"/>
    <w:rsid w:val="00DF79AC"/>
    <w:rsid w:val="00DF7C62"/>
    <w:rsid w:val="00E01449"/>
    <w:rsid w:val="00E014D3"/>
    <w:rsid w:val="00E05328"/>
    <w:rsid w:val="00E127CD"/>
    <w:rsid w:val="00E14792"/>
    <w:rsid w:val="00E1586F"/>
    <w:rsid w:val="00E15C77"/>
    <w:rsid w:val="00E17086"/>
    <w:rsid w:val="00E22D4A"/>
    <w:rsid w:val="00E251DB"/>
    <w:rsid w:val="00E2796F"/>
    <w:rsid w:val="00E30F90"/>
    <w:rsid w:val="00E3222E"/>
    <w:rsid w:val="00E33773"/>
    <w:rsid w:val="00E33BE8"/>
    <w:rsid w:val="00E350E5"/>
    <w:rsid w:val="00E40398"/>
    <w:rsid w:val="00E45CC4"/>
    <w:rsid w:val="00E46AE7"/>
    <w:rsid w:val="00E47351"/>
    <w:rsid w:val="00E50952"/>
    <w:rsid w:val="00E5409B"/>
    <w:rsid w:val="00E546D9"/>
    <w:rsid w:val="00E54795"/>
    <w:rsid w:val="00E54F61"/>
    <w:rsid w:val="00E609F9"/>
    <w:rsid w:val="00E63023"/>
    <w:rsid w:val="00E635F0"/>
    <w:rsid w:val="00E63D33"/>
    <w:rsid w:val="00E659EB"/>
    <w:rsid w:val="00E65C1F"/>
    <w:rsid w:val="00E67138"/>
    <w:rsid w:val="00E7062D"/>
    <w:rsid w:val="00E70F58"/>
    <w:rsid w:val="00E76F4D"/>
    <w:rsid w:val="00E77FDE"/>
    <w:rsid w:val="00E8314B"/>
    <w:rsid w:val="00E844C5"/>
    <w:rsid w:val="00E86248"/>
    <w:rsid w:val="00E93F27"/>
    <w:rsid w:val="00E94E86"/>
    <w:rsid w:val="00E95484"/>
    <w:rsid w:val="00E958DA"/>
    <w:rsid w:val="00E95BCF"/>
    <w:rsid w:val="00E967D2"/>
    <w:rsid w:val="00E96D54"/>
    <w:rsid w:val="00E975B6"/>
    <w:rsid w:val="00E97D44"/>
    <w:rsid w:val="00EA2056"/>
    <w:rsid w:val="00EA28A0"/>
    <w:rsid w:val="00EA3D9F"/>
    <w:rsid w:val="00EA47CA"/>
    <w:rsid w:val="00EA6687"/>
    <w:rsid w:val="00EB09A3"/>
    <w:rsid w:val="00EB2986"/>
    <w:rsid w:val="00EB3ED0"/>
    <w:rsid w:val="00EB41AA"/>
    <w:rsid w:val="00EB502A"/>
    <w:rsid w:val="00EB5DD6"/>
    <w:rsid w:val="00EB5E6C"/>
    <w:rsid w:val="00EB5EE9"/>
    <w:rsid w:val="00EB7BA9"/>
    <w:rsid w:val="00EC0AA3"/>
    <w:rsid w:val="00EC220D"/>
    <w:rsid w:val="00EC39C7"/>
    <w:rsid w:val="00EC46FB"/>
    <w:rsid w:val="00EC5974"/>
    <w:rsid w:val="00EC6974"/>
    <w:rsid w:val="00EC6E8D"/>
    <w:rsid w:val="00ED2C74"/>
    <w:rsid w:val="00ED327F"/>
    <w:rsid w:val="00ED36D1"/>
    <w:rsid w:val="00EE0B72"/>
    <w:rsid w:val="00EE30AC"/>
    <w:rsid w:val="00EE3B28"/>
    <w:rsid w:val="00EE751D"/>
    <w:rsid w:val="00EF226A"/>
    <w:rsid w:val="00EF3E86"/>
    <w:rsid w:val="00EF737F"/>
    <w:rsid w:val="00EF7756"/>
    <w:rsid w:val="00EF78D2"/>
    <w:rsid w:val="00F00CC2"/>
    <w:rsid w:val="00F03B2E"/>
    <w:rsid w:val="00F04CDD"/>
    <w:rsid w:val="00F065D0"/>
    <w:rsid w:val="00F0729D"/>
    <w:rsid w:val="00F075E4"/>
    <w:rsid w:val="00F07A5E"/>
    <w:rsid w:val="00F16899"/>
    <w:rsid w:val="00F16E01"/>
    <w:rsid w:val="00F17B3D"/>
    <w:rsid w:val="00F20672"/>
    <w:rsid w:val="00F22AE7"/>
    <w:rsid w:val="00F238C0"/>
    <w:rsid w:val="00F25090"/>
    <w:rsid w:val="00F30B27"/>
    <w:rsid w:val="00F30F56"/>
    <w:rsid w:val="00F3108E"/>
    <w:rsid w:val="00F31AE4"/>
    <w:rsid w:val="00F32063"/>
    <w:rsid w:val="00F33597"/>
    <w:rsid w:val="00F33A93"/>
    <w:rsid w:val="00F35593"/>
    <w:rsid w:val="00F377E5"/>
    <w:rsid w:val="00F37A60"/>
    <w:rsid w:val="00F458AB"/>
    <w:rsid w:val="00F45B5A"/>
    <w:rsid w:val="00F509CB"/>
    <w:rsid w:val="00F53E4B"/>
    <w:rsid w:val="00F55488"/>
    <w:rsid w:val="00F56868"/>
    <w:rsid w:val="00F608A1"/>
    <w:rsid w:val="00F63651"/>
    <w:rsid w:val="00F636C2"/>
    <w:rsid w:val="00F63C05"/>
    <w:rsid w:val="00F63D55"/>
    <w:rsid w:val="00F645BD"/>
    <w:rsid w:val="00F65FD7"/>
    <w:rsid w:val="00F72E4E"/>
    <w:rsid w:val="00F77A78"/>
    <w:rsid w:val="00F81CF6"/>
    <w:rsid w:val="00F8603E"/>
    <w:rsid w:val="00F90197"/>
    <w:rsid w:val="00F90652"/>
    <w:rsid w:val="00F917A0"/>
    <w:rsid w:val="00F91847"/>
    <w:rsid w:val="00F92C24"/>
    <w:rsid w:val="00F94FA5"/>
    <w:rsid w:val="00F968DC"/>
    <w:rsid w:val="00FA2F76"/>
    <w:rsid w:val="00FA50CD"/>
    <w:rsid w:val="00FA7815"/>
    <w:rsid w:val="00FA79D3"/>
    <w:rsid w:val="00FB0CE0"/>
    <w:rsid w:val="00FB0EC4"/>
    <w:rsid w:val="00FB3541"/>
    <w:rsid w:val="00FB591A"/>
    <w:rsid w:val="00FC1CEC"/>
    <w:rsid w:val="00FC1E3D"/>
    <w:rsid w:val="00FC2E77"/>
    <w:rsid w:val="00FC300F"/>
    <w:rsid w:val="00FC5645"/>
    <w:rsid w:val="00FC6AE2"/>
    <w:rsid w:val="00FC7F91"/>
    <w:rsid w:val="00FD581D"/>
    <w:rsid w:val="00FD6327"/>
    <w:rsid w:val="00FE2EF5"/>
    <w:rsid w:val="00FE3CE5"/>
    <w:rsid w:val="00FE3D9C"/>
    <w:rsid w:val="00FE47E7"/>
    <w:rsid w:val="00FE68E5"/>
    <w:rsid w:val="00FE6DAC"/>
    <w:rsid w:val="00FE7AD5"/>
    <w:rsid w:val="00FF24DD"/>
    <w:rsid w:val="00FF4722"/>
    <w:rsid w:val="00FF568D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  <w14:docId w14:val="2280C0C7"/>
  <w15:chartTrackingRefBased/>
  <w15:docId w15:val="{3BACBC00-BE75-43B9-8588-A459B081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6C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6C3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6C3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196C3E"/>
    <w:pPr>
      <w:framePr w:w="7938" w:h="1984" w:hRule="exact" w:hSpace="141" w:wrap="auto" w:hAnchor="page" w:xAlign="center" w:yAlign="bottom"/>
      <w:ind w:left="2880"/>
    </w:pPr>
    <w:rPr>
      <w:rFonts w:ascii="Calibri Light" w:hAnsi="Calibri Light"/>
      <w:szCs w:val="24"/>
    </w:rPr>
  </w:style>
  <w:style w:type="paragraph" w:styleId="NoteHeading">
    <w:name w:val="Note Heading"/>
    <w:basedOn w:val="Normal"/>
    <w:next w:val="Normal"/>
    <w:link w:val="NoteHeadingChar"/>
    <w:rsid w:val="00196C3E"/>
  </w:style>
  <w:style w:type="character" w:customStyle="1" w:styleId="NoteHeadingChar">
    <w:name w:val="Note Heading Char"/>
    <w:link w:val="NoteHeading"/>
    <w:rsid w:val="00196C3E"/>
    <w:rPr>
      <w:rFonts w:ascii="Arial" w:hAnsi="Arial"/>
      <w:noProof/>
      <w:sz w:val="24"/>
    </w:rPr>
  </w:style>
  <w:style w:type="paragraph" w:styleId="Closing">
    <w:name w:val="Closing"/>
    <w:basedOn w:val="Normal"/>
    <w:link w:val="ClosingChar"/>
    <w:rsid w:val="00196C3E"/>
    <w:pPr>
      <w:ind w:left="4252"/>
    </w:pPr>
  </w:style>
  <w:style w:type="character" w:customStyle="1" w:styleId="ClosingChar">
    <w:name w:val="Closing Char"/>
    <w:link w:val="Closing"/>
    <w:rsid w:val="00196C3E"/>
    <w:rPr>
      <w:rFonts w:ascii="Arial" w:hAnsi="Arial"/>
      <w:noProof/>
      <w:sz w:val="24"/>
    </w:rPr>
  </w:style>
  <w:style w:type="paragraph" w:styleId="EnvelopeReturn">
    <w:name w:val="envelope return"/>
    <w:basedOn w:val="Normal"/>
    <w:rsid w:val="00196C3E"/>
    <w:rPr>
      <w:rFonts w:ascii="Calibri Light" w:hAnsi="Calibri Light"/>
      <w:sz w:val="20"/>
    </w:rPr>
  </w:style>
  <w:style w:type="paragraph" w:styleId="Caption">
    <w:name w:val="caption"/>
    <w:basedOn w:val="Normal"/>
    <w:next w:val="Normal"/>
    <w:semiHidden/>
    <w:unhideWhenUsed/>
    <w:qFormat/>
    <w:rsid w:val="00196C3E"/>
    <w:rPr>
      <w:b/>
      <w:bCs/>
      <w:sz w:val="20"/>
    </w:rPr>
  </w:style>
  <w:style w:type="paragraph" w:styleId="BodyText3">
    <w:name w:val="Body Text 3"/>
    <w:basedOn w:val="Normal"/>
    <w:link w:val="BodyText3Char"/>
    <w:rsid w:val="00196C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96C3E"/>
    <w:rPr>
      <w:rFonts w:ascii="Arial" w:hAnsi="Arial"/>
      <w:noProof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after="120"/>
      <w:ind w:firstLine="210"/>
      <w:jc w:val="left"/>
    </w:pPr>
  </w:style>
  <w:style w:type="character" w:customStyle="1" w:styleId="BodyTextChar">
    <w:name w:val="Body Text Char"/>
    <w:link w:val="BodyText"/>
    <w:rsid w:val="00196C3E"/>
    <w:rPr>
      <w:rFonts w:ascii="Arial" w:hAnsi="Arial"/>
      <w:noProof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196C3E"/>
    <w:rPr>
      <w:rFonts w:ascii="Arial" w:hAnsi="Arial"/>
      <w:noProof/>
      <w:sz w:val="24"/>
    </w:rPr>
  </w:style>
  <w:style w:type="paragraph" w:styleId="BodyTextIndent">
    <w:name w:val="Body Text Indent"/>
    <w:basedOn w:val="Normal"/>
    <w:link w:val="BodyTextIndentChar"/>
    <w:rsid w:val="00196C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96C3E"/>
    <w:rPr>
      <w:rFonts w:ascii="Arial" w:hAnsi="Arial"/>
      <w:noProof/>
      <w:sz w:val="24"/>
    </w:rPr>
  </w:style>
  <w:style w:type="paragraph" w:styleId="BodyTextFirstIndent2">
    <w:name w:val="Body Text First Indent 2"/>
    <w:basedOn w:val="BodyTextIndent"/>
    <w:link w:val="BodyTextFirstIndent2Char"/>
    <w:rsid w:val="00196C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6C3E"/>
    <w:rPr>
      <w:rFonts w:ascii="Arial" w:hAnsi="Arial"/>
      <w:noProof/>
      <w:sz w:val="24"/>
    </w:rPr>
  </w:style>
  <w:style w:type="paragraph" w:styleId="BodyTextIndent2">
    <w:name w:val="Body Text Indent 2"/>
    <w:basedOn w:val="Normal"/>
    <w:link w:val="BodyTextIndent2Char"/>
    <w:rsid w:val="00196C3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96C3E"/>
    <w:rPr>
      <w:rFonts w:ascii="Arial" w:hAnsi="Arial"/>
      <w:noProof/>
      <w:sz w:val="24"/>
    </w:rPr>
  </w:style>
  <w:style w:type="paragraph" w:styleId="BodyTextIndent3">
    <w:name w:val="Body Text Indent 3"/>
    <w:basedOn w:val="Normal"/>
    <w:link w:val="BodyTextIndent3Char"/>
    <w:rsid w:val="00196C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96C3E"/>
    <w:rPr>
      <w:rFonts w:ascii="Arial" w:hAnsi="Arial"/>
      <w:noProof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96C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6C3E"/>
    <w:rPr>
      <w:rFonts w:ascii="Arial" w:hAnsi="Arial"/>
      <w:i/>
      <w:iCs/>
      <w:noProof/>
      <w:color w:val="404040"/>
      <w:sz w:val="24"/>
    </w:rPr>
  </w:style>
  <w:style w:type="paragraph" w:styleId="TableofAuthorities">
    <w:name w:val="table of authorities"/>
    <w:basedOn w:val="Normal"/>
    <w:next w:val="Normal"/>
    <w:rsid w:val="00196C3E"/>
    <w:pPr>
      <w:ind w:left="240" w:hanging="240"/>
    </w:pPr>
  </w:style>
  <w:style w:type="paragraph" w:styleId="TOAHeading">
    <w:name w:val="toa heading"/>
    <w:basedOn w:val="Normal"/>
    <w:next w:val="Normal"/>
    <w:rsid w:val="00196C3E"/>
    <w:pPr>
      <w:spacing w:before="120"/>
    </w:pPr>
    <w:rPr>
      <w:rFonts w:ascii="Calibri Light" w:hAnsi="Calibri Light"/>
      <w:b/>
      <w:bCs/>
      <w:szCs w:val="24"/>
    </w:rPr>
  </w:style>
  <w:style w:type="paragraph" w:styleId="Date">
    <w:name w:val="Date"/>
    <w:basedOn w:val="Normal"/>
    <w:next w:val="Normal"/>
    <w:link w:val="DateChar"/>
    <w:rsid w:val="00196C3E"/>
  </w:style>
  <w:style w:type="character" w:customStyle="1" w:styleId="DateChar">
    <w:name w:val="Date Char"/>
    <w:link w:val="Date"/>
    <w:rsid w:val="00196C3E"/>
    <w:rPr>
      <w:rFonts w:ascii="Arial" w:hAnsi="Arial"/>
      <w:noProof/>
      <w:sz w:val="24"/>
    </w:rPr>
  </w:style>
  <w:style w:type="paragraph" w:styleId="DocumentMap">
    <w:name w:val="Document Map"/>
    <w:basedOn w:val="Normal"/>
    <w:link w:val="DocumentMapChar"/>
    <w:rsid w:val="00196C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96C3E"/>
    <w:rPr>
      <w:rFonts w:ascii="Segoe UI" w:hAnsi="Segoe UI" w:cs="Segoe UI"/>
      <w:noProof/>
      <w:sz w:val="16"/>
      <w:szCs w:val="16"/>
    </w:rPr>
  </w:style>
  <w:style w:type="paragraph" w:styleId="E-mailSignature">
    <w:name w:val="E-mail Signature"/>
    <w:basedOn w:val="Normal"/>
    <w:link w:val="E-mailSignatureChar"/>
    <w:rsid w:val="00196C3E"/>
  </w:style>
  <w:style w:type="character" w:customStyle="1" w:styleId="E-mailSignatureChar">
    <w:name w:val="E-mail Signature Char"/>
    <w:link w:val="E-mailSignature"/>
    <w:rsid w:val="00196C3E"/>
    <w:rPr>
      <w:rFonts w:ascii="Arial" w:hAnsi="Arial"/>
      <w:noProof/>
      <w:sz w:val="24"/>
    </w:rPr>
  </w:style>
  <w:style w:type="paragraph" w:styleId="TableofFigures">
    <w:name w:val="table of figures"/>
    <w:basedOn w:val="Normal"/>
    <w:next w:val="Normal"/>
    <w:rsid w:val="00196C3E"/>
  </w:style>
  <w:style w:type="paragraph" w:styleId="FootnoteText">
    <w:name w:val="footnote text"/>
    <w:basedOn w:val="Normal"/>
    <w:link w:val="FootnoteTextChar"/>
    <w:rsid w:val="00196C3E"/>
    <w:rPr>
      <w:sz w:val="20"/>
    </w:rPr>
  </w:style>
  <w:style w:type="character" w:customStyle="1" w:styleId="FootnoteTextChar">
    <w:name w:val="Footnote Text Char"/>
    <w:link w:val="FootnoteText"/>
    <w:rsid w:val="00196C3E"/>
    <w:rPr>
      <w:rFonts w:ascii="Arial" w:hAnsi="Arial"/>
      <w:noProof/>
    </w:rPr>
  </w:style>
  <w:style w:type="paragraph" w:styleId="HTMLAddress">
    <w:name w:val="HTML Address"/>
    <w:basedOn w:val="Normal"/>
    <w:link w:val="HTMLAddressChar"/>
    <w:rsid w:val="00196C3E"/>
    <w:rPr>
      <w:i/>
      <w:iCs/>
    </w:rPr>
  </w:style>
  <w:style w:type="character" w:customStyle="1" w:styleId="HTMLAddressChar">
    <w:name w:val="HTML Address Char"/>
    <w:link w:val="HTMLAddress"/>
    <w:rsid w:val="00196C3E"/>
    <w:rPr>
      <w:rFonts w:ascii="Arial" w:hAnsi="Arial"/>
      <w:i/>
      <w:iCs/>
      <w:noProof/>
      <w:sz w:val="24"/>
    </w:rPr>
  </w:style>
  <w:style w:type="paragraph" w:styleId="HTMLPreformatted">
    <w:name w:val="HTML Preformatted"/>
    <w:basedOn w:val="Normal"/>
    <w:link w:val="HTMLPreformattedChar"/>
    <w:rsid w:val="00196C3E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196C3E"/>
    <w:rPr>
      <w:rFonts w:ascii="Courier New" w:hAnsi="Courier New" w:cs="Courier New"/>
      <w:noProof/>
    </w:rPr>
  </w:style>
  <w:style w:type="paragraph" w:styleId="Index1">
    <w:name w:val="index 1"/>
    <w:basedOn w:val="Normal"/>
    <w:next w:val="Normal"/>
    <w:autoRedefine/>
    <w:rsid w:val="00196C3E"/>
    <w:pPr>
      <w:ind w:left="240" w:hanging="240"/>
    </w:pPr>
  </w:style>
  <w:style w:type="paragraph" w:styleId="Index2">
    <w:name w:val="index 2"/>
    <w:basedOn w:val="Normal"/>
    <w:next w:val="Normal"/>
    <w:autoRedefine/>
    <w:rsid w:val="00196C3E"/>
    <w:pPr>
      <w:ind w:left="480" w:hanging="240"/>
    </w:pPr>
  </w:style>
  <w:style w:type="paragraph" w:styleId="Index3">
    <w:name w:val="index 3"/>
    <w:basedOn w:val="Normal"/>
    <w:next w:val="Normal"/>
    <w:autoRedefine/>
    <w:rsid w:val="00196C3E"/>
    <w:pPr>
      <w:ind w:left="720" w:hanging="240"/>
    </w:pPr>
  </w:style>
  <w:style w:type="paragraph" w:styleId="Index4">
    <w:name w:val="index 4"/>
    <w:basedOn w:val="Normal"/>
    <w:next w:val="Normal"/>
    <w:autoRedefine/>
    <w:rsid w:val="00196C3E"/>
    <w:pPr>
      <w:ind w:left="960" w:hanging="240"/>
    </w:pPr>
  </w:style>
  <w:style w:type="paragraph" w:styleId="Index5">
    <w:name w:val="index 5"/>
    <w:basedOn w:val="Normal"/>
    <w:next w:val="Normal"/>
    <w:autoRedefine/>
    <w:rsid w:val="00196C3E"/>
    <w:pPr>
      <w:ind w:left="1200" w:hanging="240"/>
    </w:pPr>
  </w:style>
  <w:style w:type="paragraph" w:styleId="Index6">
    <w:name w:val="index 6"/>
    <w:basedOn w:val="Normal"/>
    <w:next w:val="Normal"/>
    <w:autoRedefine/>
    <w:rsid w:val="00196C3E"/>
    <w:pPr>
      <w:ind w:left="1440" w:hanging="240"/>
    </w:pPr>
  </w:style>
  <w:style w:type="paragraph" w:styleId="Index7">
    <w:name w:val="index 7"/>
    <w:basedOn w:val="Normal"/>
    <w:next w:val="Normal"/>
    <w:autoRedefine/>
    <w:rsid w:val="00196C3E"/>
    <w:pPr>
      <w:ind w:left="1680" w:hanging="240"/>
    </w:pPr>
  </w:style>
  <w:style w:type="paragraph" w:styleId="Index8">
    <w:name w:val="index 8"/>
    <w:basedOn w:val="Normal"/>
    <w:next w:val="Normal"/>
    <w:autoRedefine/>
    <w:rsid w:val="00196C3E"/>
    <w:pPr>
      <w:ind w:left="1920" w:hanging="240"/>
    </w:pPr>
  </w:style>
  <w:style w:type="paragraph" w:styleId="Index9">
    <w:name w:val="index 9"/>
    <w:basedOn w:val="Normal"/>
    <w:next w:val="Normal"/>
    <w:autoRedefine/>
    <w:rsid w:val="00196C3E"/>
    <w:pPr>
      <w:ind w:left="2160" w:hanging="240"/>
    </w:pPr>
  </w:style>
  <w:style w:type="paragraph" w:styleId="IndexHeading">
    <w:name w:val="index heading"/>
    <w:basedOn w:val="Normal"/>
    <w:next w:val="Index1"/>
    <w:rsid w:val="00196C3E"/>
    <w:rPr>
      <w:rFonts w:ascii="Calibri Light" w:hAnsi="Calibri Light"/>
      <w:b/>
      <w:bCs/>
    </w:rPr>
  </w:style>
  <w:style w:type="paragraph" w:styleId="BlockText">
    <w:name w:val="Block Text"/>
    <w:basedOn w:val="Normal"/>
    <w:rsid w:val="00196C3E"/>
    <w:pPr>
      <w:spacing w:after="120"/>
      <w:ind w:left="1440" w:right="1440"/>
    </w:pPr>
  </w:style>
  <w:style w:type="paragraph" w:styleId="NoSpacing">
    <w:name w:val="No Spacing"/>
    <w:uiPriority w:val="1"/>
    <w:qFormat/>
    <w:rsid w:val="00196C3E"/>
    <w:rPr>
      <w:rFonts w:ascii="Arial" w:hAnsi="Arial"/>
      <w:noProof/>
      <w:sz w:val="24"/>
    </w:rPr>
  </w:style>
  <w:style w:type="paragraph" w:styleId="Salutation">
    <w:name w:val="Salutation"/>
    <w:basedOn w:val="Normal"/>
    <w:next w:val="Normal"/>
    <w:link w:val="SalutationChar"/>
    <w:rsid w:val="00196C3E"/>
  </w:style>
  <w:style w:type="character" w:customStyle="1" w:styleId="SalutationChar">
    <w:name w:val="Salutation Char"/>
    <w:link w:val="Salutation"/>
    <w:rsid w:val="00196C3E"/>
    <w:rPr>
      <w:rFonts w:ascii="Arial" w:hAnsi="Arial"/>
      <w:noProof/>
      <w:sz w:val="24"/>
    </w:rPr>
  </w:style>
  <w:style w:type="paragraph" w:styleId="TOC1">
    <w:name w:val="toc 1"/>
    <w:basedOn w:val="Normal"/>
    <w:next w:val="Normal"/>
    <w:autoRedefine/>
    <w:rsid w:val="00196C3E"/>
  </w:style>
  <w:style w:type="paragraph" w:styleId="TOC2">
    <w:name w:val="toc 2"/>
    <w:basedOn w:val="Normal"/>
    <w:next w:val="Normal"/>
    <w:autoRedefine/>
    <w:rsid w:val="00196C3E"/>
    <w:pPr>
      <w:ind w:left="240"/>
    </w:pPr>
  </w:style>
  <w:style w:type="paragraph" w:styleId="TOC3">
    <w:name w:val="toc 3"/>
    <w:basedOn w:val="Normal"/>
    <w:next w:val="Normal"/>
    <w:autoRedefine/>
    <w:rsid w:val="00196C3E"/>
    <w:pPr>
      <w:ind w:left="480"/>
    </w:pPr>
  </w:style>
  <w:style w:type="paragraph" w:styleId="TOC4">
    <w:name w:val="toc 4"/>
    <w:basedOn w:val="Normal"/>
    <w:next w:val="Normal"/>
    <w:autoRedefine/>
    <w:rsid w:val="00196C3E"/>
    <w:pPr>
      <w:ind w:left="720"/>
    </w:pPr>
  </w:style>
  <w:style w:type="paragraph" w:styleId="TOC5">
    <w:name w:val="toc 5"/>
    <w:basedOn w:val="Normal"/>
    <w:next w:val="Normal"/>
    <w:autoRedefine/>
    <w:rsid w:val="00196C3E"/>
    <w:pPr>
      <w:ind w:left="960"/>
    </w:pPr>
  </w:style>
  <w:style w:type="paragraph" w:styleId="TOC6">
    <w:name w:val="toc 6"/>
    <w:basedOn w:val="Normal"/>
    <w:next w:val="Normal"/>
    <w:autoRedefine/>
    <w:rsid w:val="00196C3E"/>
    <w:pPr>
      <w:ind w:left="1200"/>
    </w:pPr>
  </w:style>
  <w:style w:type="paragraph" w:styleId="TOC7">
    <w:name w:val="toc 7"/>
    <w:basedOn w:val="Normal"/>
    <w:next w:val="Normal"/>
    <w:autoRedefine/>
    <w:rsid w:val="00196C3E"/>
    <w:pPr>
      <w:ind w:left="1440"/>
    </w:pPr>
  </w:style>
  <w:style w:type="paragraph" w:styleId="TOC8">
    <w:name w:val="toc 8"/>
    <w:basedOn w:val="Normal"/>
    <w:next w:val="Normal"/>
    <w:autoRedefine/>
    <w:rsid w:val="00196C3E"/>
    <w:pPr>
      <w:ind w:left="1680"/>
    </w:pPr>
  </w:style>
  <w:style w:type="paragraph" w:styleId="TOC9">
    <w:name w:val="toc 9"/>
    <w:basedOn w:val="Normal"/>
    <w:next w:val="Normal"/>
    <w:autoRedefine/>
    <w:rsid w:val="00196C3E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before="240" w:after="60"/>
      <w:outlineLvl w:val="9"/>
    </w:pPr>
    <w:rPr>
      <w:rFonts w:ascii="Calibri Light" w:hAnsi="Calibri Light"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rsid w:val="00196C3E"/>
    <w:rPr>
      <w:sz w:val="20"/>
    </w:rPr>
  </w:style>
  <w:style w:type="character" w:customStyle="1" w:styleId="CommentTextChar">
    <w:name w:val="Comment Text Char"/>
    <w:link w:val="CommentText"/>
    <w:rsid w:val="00196C3E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196C3E"/>
    <w:rPr>
      <w:b/>
      <w:bCs/>
    </w:rPr>
  </w:style>
  <w:style w:type="character" w:customStyle="1" w:styleId="CommentSubjectChar">
    <w:name w:val="Comment Subject Char"/>
    <w:link w:val="CommentSubject"/>
    <w:rsid w:val="00196C3E"/>
    <w:rPr>
      <w:rFonts w:ascii="Arial" w:hAnsi="Arial"/>
      <w:b/>
      <w:bCs/>
      <w:noProof/>
    </w:rPr>
  </w:style>
  <w:style w:type="paragraph" w:styleId="List2">
    <w:name w:val="List 2"/>
    <w:basedOn w:val="Normal"/>
    <w:rsid w:val="00196C3E"/>
    <w:pPr>
      <w:ind w:left="566" w:hanging="283"/>
      <w:contextualSpacing/>
    </w:pPr>
  </w:style>
  <w:style w:type="paragraph" w:styleId="List3">
    <w:name w:val="List 3"/>
    <w:basedOn w:val="Normal"/>
    <w:rsid w:val="00196C3E"/>
    <w:pPr>
      <w:ind w:left="849" w:hanging="283"/>
      <w:contextualSpacing/>
    </w:pPr>
  </w:style>
  <w:style w:type="paragraph" w:styleId="List4">
    <w:name w:val="List 4"/>
    <w:basedOn w:val="Normal"/>
    <w:rsid w:val="00196C3E"/>
    <w:pPr>
      <w:ind w:left="1132" w:hanging="283"/>
      <w:contextualSpacing/>
    </w:pPr>
  </w:style>
  <w:style w:type="paragraph" w:styleId="List5">
    <w:name w:val="List 5"/>
    <w:basedOn w:val="Normal"/>
    <w:rsid w:val="00196C3E"/>
    <w:pPr>
      <w:ind w:left="1415" w:hanging="283"/>
      <w:contextualSpacing/>
    </w:pPr>
  </w:style>
  <w:style w:type="paragraph" w:styleId="ListContinue">
    <w:name w:val="List Continue"/>
    <w:basedOn w:val="Normal"/>
    <w:rsid w:val="00196C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6C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6C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6C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6C3E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196C3E"/>
    <w:pPr>
      <w:ind w:left="1304"/>
    </w:pPr>
  </w:style>
  <w:style w:type="paragraph" w:styleId="Bibliography">
    <w:name w:val="Bibliography"/>
    <w:basedOn w:val="Normal"/>
    <w:next w:val="Normal"/>
    <w:uiPriority w:val="37"/>
    <w:semiHidden/>
    <w:unhideWhenUsed/>
    <w:rsid w:val="00196C3E"/>
  </w:style>
  <w:style w:type="paragraph" w:styleId="MacroText">
    <w:name w:val="macro"/>
    <w:link w:val="MacroTextChar"/>
    <w:rsid w:val="00196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noProof/>
    </w:rPr>
  </w:style>
  <w:style w:type="character" w:customStyle="1" w:styleId="MacroTextChar">
    <w:name w:val="Macro Text Char"/>
    <w:link w:val="MacroText"/>
    <w:rsid w:val="00196C3E"/>
    <w:rPr>
      <w:rFonts w:ascii="Courier New" w:hAnsi="Courier New" w:cs="Courier New"/>
      <w:noProof/>
    </w:rPr>
  </w:style>
  <w:style w:type="paragraph" w:styleId="MessageHeader">
    <w:name w:val="Message Header"/>
    <w:basedOn w:val="Normal"/>
    <w:link w:val="MessageHeaderChar"/>
    <w:rsid w:val="00196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Cs w:val="24"/>
    </w:rPr>
  </w:style>
  <w:style w:type="character" w:customStyle="1" w:styleId="MessageHeaderChar">
    <w:name w:val="Message Header Char"/>
    <w:link w:val="MessageHeader"/>
    <w:rsid w:val="00196C3E"/>
    <w:rPr>
      <w:rFonts w:ascii="Calibri Light" w:eastAsia="Times New Roman" w:hAnsi="Calibri Light" w:cs="Times New Roman"/>
      <w:noProof/>
      <w:sz w:val="24"/>
      <w:szCs w:val="24"/>
      <w:shd w:val="pct20" w:color="auto" w:fill="auto"/>
    </w:rPr>
  </w:style>
  <w:style w:type="paragraph" w:styleId="NormalWeb">
    <w:name w:val="Normal (Web)"/>
    <w:basedOn w:val="Normal"/>
    <w:rsid w:val="00196C3E"/>
    <w:rPr>
      <w:rFonts w:ascii="Times New Roman" w:hAnsi="Times New Roman"/>
      <w:szCs w:val="24"/>
    </w:rPr>
  </w:style>
  <w:style w:type="paragraph" w:styleId="NormalIndent">
    <w:name w:val="Normal Indent"/>
    <w:basedOn w:val="Normal"/>
    <w:rsid w:val="00196C3E"/>
    <w:pPr>
      <w:ind w:left="1304"/>
    </w:pPr>
  </w:style>
  <w:style w:type="paragraph" w:styleId="ListNumber">
    <w:name w:val="List Number"/>
    <w:basedOn w:val="Normal"/>
    <w:rsid w:val="00196C3E"/>
    <w:pPr>
      <w:numPr>
        <w:numId w:val="9"/>
      </w:numPr>
      <w:contextualSpacing/>
    </w:pPr>
  </w:style>
  <w:style w:type="paragraph" w:styleId="ListNumber2">
    <w:name w:val="List Number 2"/>
    <w:basedOn w:val="Normal"/>
    <w:rsid w:val="00196C3E"/>
    <w:pPr>
      <w:numPr>
        <w:numId w:val="10"/>
      </w:numPr>
      <w:contextualSpacing/>
    </w:pPr>
  </w:style>
  <w:style w:type="paragraph" w:styleId="ListNumber3">
    <w:name w:val="List Number 3"/>
    <w:basedOn w:val="Normal"/>
    <w:rsid w:val="00196C3E"/>
    <w:pPr>
      <w:numPr>
        <w:numId w:val="11"/>
      </w:numPr>
      <w:contextualSpacing/>
    </w:pPr>
  </w:style>
  <w:style w:type="paragraph" w:styleId="ListNumber4">
    <w:name w:val="List Number 4"/>
    <w:basedOn w:val="Normal"/>
    <w:rsid w:val="00196C3E"/>
    <w:pPr>
      <w:numPr>
        <w:numId w:val="12"/>
      </w:numPr>
      <w:contextualSpacing/>
    </w:pPr>
  </w:style>
  <w:style w:type="paragraph" w:styleId="ListNumber5">
    <w:name w:val="List Number 5"/>
    <w:basedOn w:val="Normal"/>
    <w:rsid w:val="00196C3E"/>
    <w:pPr>
      <w:numPr>
        <w:numId w:val="13"/>
      </w:numPr>
      <w:contextualSpacing/>
    </w:pPr>
  </w:style>
  <w:style w:type="paragraph" w:styleId="PlainText">
    <w:name w:val="Plain Text"/>
    <w:basedOn w:val="Normal"/>
    <w:link w:val="PlainTextChar"/>
    <w:rsid w:val="00196C3E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sid w:val="00196C3E"/>
    <w:rPr>
      <w:rFonts w:ascii="Courier New" w:hAnsi="Courier New" w:cs="Courier New"/>
      <w:noProof/>
    </w:rPr>
  </w:style>
  <w:style w:type="paragraph" w:styleId="ListBullet2">
    <w:name w:val="List Bullet 2"/>
    <w:basedOn w:val="Normal"/>
    <w:rsid w:val="00196C3E"/>
    <w:pPr>
      <w:numPr>
        <w:numId w:val="14"/>
      </w:numPr>
      <w:contextualSpacing/>
    </w:pPr>
  </w:style>
  <w:style w:type="paragraph" w:styleId="ListBullet3">
    <w:name w:val="List Bullet 3"/>
    <w:basedOn w:val="Normal"/>
    <w:rsid w:val="00196C3E"/>
    <w:pPr>
      <w:numPr>
        <w:numId w:val="15"/>
      </w:numPr>
      <w:contextualSpacing/>
    </w:pPr>
  </w:style>
  <w:style w:type="paragraph" w:styleId="ListBullet4">
    <w:name w:val="List Bullet 4"/>
    <w:basedOn w:val="Normal"/>
    <w:rsid w:val="00196C3E"/>
    <w:pPr>
      <w:numPr>
        <w:numId w:val="16"/>
      </w:numPr>
      <w:contextualSpacing/>
    </w:pPr>
  </w:style>
  <w:style w:type="paragraph" w:styleId="ListBullet5">
    <w:name w:val="List Bullet 5"/>
    <w:basedOn w:val="Normal"/>
    <w:rsid w:val="00196C3E"/>
    <w:pPr>
      <w:numPr>
        <w:numId w:val="17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196C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96C3E"/>
    <w:rPr>
      <w:rFonts w:ascii="Calibri Light" w:eastAsia="Times New Roman" w:hAnsi="Calibri Light" w:cs="Times New Roman"/>
      <w:b/>
      <w:bCs/>
      <w:noProof/>
      <w:kern w:val="28"/>
      <w:sz w:val="32"/>
      <w:szCs w:val="32"/>
    </w:rPr>
  </w:style>
  <w:style w:type="character" w:customStyle="1" w:styleId="Heading6Char">
    <w:name w:val="Heading 6 Char"/>
    <w:link w:val="Heading6"/>
    <w:semiHidden/>
    <w:rsid w:val="00196C3E"/>
    <w:rPr>
      <w:rFonts w:ascii="Calibri" w:eastAsia="Times New Roman" w:hAnsi="Calibri" w:cs="Times New Roman"/>
      <w:b/>
      <w:bCs/>
      <w:noProof/>
      <w:sz w:val="22"/>
      <w:szCs w:val="22"/>
    </w:rPr>
  </w:style>
  <w:style w:type="character" w:customStyle="1" w:styleId="Heading8Char">
    <w:name w:val="Heading 8 Char"/>
    <w:link w:val="Heading8"/>
    <w:semiHidden/>
    <w:rsid w:val="00196C3E"/>
    <w:rPr>
      <w:rFonts w:ascii="Calibri" w:eastAsia="Times New Roman" w:hAnsi="Calibri" w:cs="Times New Roman"/>
      <w:i/>
      <w:iCs/>
      <w:noProof/>
      <w:sz w:val="24"/>
      <w:szCs w:val="24"/>
    </w:rPr>
  </w:style>
  <w:style w:type="character" w:customStyle="1" w:styleId="Heading9Char">
    <w:name w:val="Heading 9 Char"/>
    <w:link w:val="Heading9"/>
    <w:semiHidden/>
    <w:rsid w:val="00196C3E"/>
    <w:rPr>
      <w:rFonts w:ascii="Calibri Light" w:eastAsia="Times New Roman" w:hAnsi="Calibri Light" w:cs="Times New Roman"/>
      <w:noProof/>
      <w:sz w:val="22"/>
      <w:szCs w:val="22"/>
    </w:rPr>
  </w:style>
  <w:style w:type="paragraph" w:styleId="Signature">
    <w:name w:val="Signature"/>
    <w:basedOn w:val="Normal"/>
    <w:link w:val="SignatureChar"/>
    <w:rsid w:val="00196C3E"/>
    <w:pPr>
      <w:ind w:left="4252"/>
    </w:pPr>
  </w:style>
  <w:style w:type="character" w:customStyle="1" w:styleId="SignatureChar">
    <w:name w:val="Signature Char"/>
    <w:link w:val="Signature"/>
    <w:rsid w:val="00196C3E"/>
    <w:rPr>
      <w:rFonts w:ascii="Arial" w:hAnsi="Arial"/>
      <w:noProof/>
      <w:sz w:val="24"/>
    </w:rPr>
  </w:style>
  <w:style w:type="paragraph" w:styleId="EndnoteText">
    <w:name w:val="endnote text"/>
    <w:basedOn w:val="Normal"/>
    <w:link w:val="EndnoteTextChar"/>
    <w:rsid w:val="00196C3E"/>
    <w:rPr>
      <w:sz w:val="20"/>
    </w:rPr>
  </w:style>
  <w:style w:type="character" w:customStyle="1" w:styleId="EndnoteTextChar">
    <w:name w:val="Endnote Text Char"/>
    <w:link w:val="EndnoteText"/>
    <w:rsid w:val="00196C3E"/>
    <w:rPr>
      <w:rFonts w:ascii="Arial" w:hAnsi="Arial"/>
      <w:noProof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C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6C3E"/>
    <w:rPr>
      <w:rFonts w:ascii="Arial" w:hAnsi="Arial"/>
      <w:i/>
      <w:iCs/>
      <w:noProof/>
      <w:color w:val="4472C4"/>
      <w:sz w:val="24"/>
    </w:rPr>
  </w:style>
  <w:style w:type="paragraph" w:styleId="Subtitle">
    <w:name w:val="Subtitle"/>
    <w:basedOn w:val="Normal"/>
    <w:next w:val="Normal"/>
    <w:link w:val="SubtitleChar"/>
    <w:qFormat/>
    <w:rsid w:val="00196C3E"/>
    <w:pPr>
      <w:spacing w:after="60"/>
      <w:jc w:val="center"/>
      <w:outlineLvl w:val="1"/>
    </w:pPr>
    <w:rPr>
      <w:rFonts w:ascii="Calibri Light" w:hAnsi="Calibri Light"/>
      <w:szCs w:val="24"/>
    </w:rPr>
  </w:style>
  <w:style w:type="character" w:customStyle="1" w:styleId="SubtitleChar">
    <w:name w:val="Subtitle Char"/>
    <w:link w:val="Subtitle"/>
    <w:rsid w:val="00196C3E"/>
    <w:rPr>
      <w:rFonts w:ascii="Calibri Light" w:eastAsia="Times New Roman" w:hAnsi="Calibri Light" w:cs="Times New Roman"/>
      <w:noProof/>
      <w:sz w:val="24"/>
      <w:szCs w:val="24"/>
    </w:rPr>
  </w:style>
  <w:style w:type="character" w:styleId="CommentReference">
    <w:name w:val="annotation reference"/>
    <w:rsid w:val="00196C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87AF4-AB2F-4FB1-9D41-D47642D6D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1</Pages>
  <Words>125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 Christer Berg</vt:lpstr>
    </vt:vector>
  </TitlesOfParts>
  <Company>TM Konsult AB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CA11</dc:title>
  <dc:subject/>
  <dc:creator>Christer.Berg@tm.nu</dc:creator>
  <cp:keywords/>
  <cp:lastModifiedBy>André Aspegren Sjölander</cp:lastModifiedBy>
  <cp:revision>22</cp:revision>
  <cp:lastPrinted>2022-06-07T13:44:00Z</cp:lastPrinted>
  <dcterms:created xsi:type="dcterms:W3CDTF">2017-08-29T06:24:00Z</dcterms:created>
  <dcterms:modified xsi:type="dcterms:W3CDTF">2023-05-12T06:17:00Z</dcterms:modified>
</cp:coreProperties>
</file>